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3371E" w14:textId="057DCE13" w:rsidR="004A70C6" w:rsidRPr="00493071" w:rsidRDefault="006B564C" w:rsidP="004F38F0">
      <w:pPr>
        <w:pStyle w:val="BodyText"/>
        <w:spacing w:before="24" w:line="360" w:lineRule="auto"/>
        <w:ind w:left="0" w:right="-355"/>
        <w:rPr>
          <w:rFonts w:ascii="Arial" w:hAnsi="Arial" w:cs="Arial"/>
          <w:color w:val="1D1B11"/>
          <w:sz w:val="24"/>
          <w:szCs w:val="24"/>
          <w:lang w:val="en-GB"/>
        </w:rPr>
      </w:pPr>
      <w:r w:rsidRPr="00493071">
        <w:rPr>
          <w:rFonts w:ascii="Arial" w:hAnsi="Arial" w:cs="Arial"/>
          <w:noProof/>
          <w:sz w:val="24"/>
          <w:szCs w:val="24"/>
          <w:lang w:val="en-GB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968A432" wp14:editId="38A58C0B">
                <wp:simplePos x="0" y="0"/>
                <wp:positionH relativeFrom="page">
                  <wp:posOffset>790575</wp:posOffset>
                </wp:positionH>
                <wp:positionV relativeFrom="paragraph">
                  <wp:posOffset>452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C4EFC8" id="Graphic 1" o:spid="_x0000_s1026" style="position:absolute;margin-left:62.25pt;margin-top:.0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&#13;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="004A70C6" w:rsidRPr="00493071">
        <w:rPr>
          <w:rFonts w:ascii="Arial" w:hAnsi="Arial" w:cs="Arial"/>
          <w:b/>
          <w:i/>
          <w:iCs/>
          <w:sz w:val="24"/>
          <w:szCs w:val="24"/>
          <w:lang w:val="en-GB"/>
        </w:rPr>
        <w:t>PTSTA Annual</w:t>
      </w:r>
      <w:r w:rsidR="004A70C6" w:rsidRPr="00493071">
        <w:rPr>
          <w:rFonts w:ascii="Arial" w:hAnsi="Arial" w:cs="Arial"/>
          <w:b/>
          <w:i/>
          <w:iCs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b/>
          <w:i/>
          <w:iCs/>
          <w:sz w:val="24"/>
          <w:szCs w:val="24"/>
          <w:lang w:val="en-GB"/>
        </w:rPr>
        <w:t>Report:</w:t>
      </w:r>
      <w:r w:rsidR="004A70C6" w:rsidRPr="00493071">
        <w:rPr>
          <w:rFonts w:ascii="Arial" w:hAnsi="Arial" w:cs="Arial"/>
          <w:b/>
          <w:i/>
          <w:iCs/>
          <w:spacing w:val="40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This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completed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Report</w:t>
      </w:r>
      <w:r w:rsidR="004A70C6"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(made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out</w:t>
      </w:r>
      <w:r w:rsidR="004A70C6"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separately for</w:t>
      </w:r>
      <w:r w:rsidR="004A70C6" w:rsidRPr="00493071">
        <w:rPr>
          <w:rFonts w:ascii="Arial" w:hAnsi="Arial" w:cs="Arial"/>
          <w:i/>
          <w:iCs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each</w:t>
      </w:r>
      <w:r w:rsidR="004A70C6" w:rsidRPr="00493071">
        <w:rPr>
          <w:rFonts w:ascii="Arial" w:hAnsi="Arial" w:cs="Arial"/>
          <w:i/>
          <w:iCs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year</w:t>
      </w:r>
      <w:r w:rsidR="004A70C6" w:rsidRPr="00493071">
        <w:rPr>
          <w:rFonts w:ascii="Arial" w:hAnsi="Arial" w:cs="Arial"/>
          <w:i/>
          <w:iCs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>the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 xml:space="preserve">candidate’s T/STA contract) is to be included in the documentation that the candidate </w:t>
      </w:r>
      <w:r w:rsidR="00493071">
        <w:rPr>
          <w:rFonts w:ascii="Arial" w:hAnsi="Arial" w:cs="Arial"/>
          <w:i/>
          <w:iCs/>
          <w:sz w:val="24"/>
          <w:szCs w:val="24"/>
          <w:lang w:val="en-GB"/>
        </w:rPr>
        <w:t>take</w:t>
      </w:r>
      <w:r w:rsidR="004A70C6" w:rsidRPr="00493071">
        <w:rPr>
          <w:rFonts w:ascii="Arial" w:hAnsi="Arial" w:cs="Arial"/>
          <w:i/>
          <w:iCs/>
          <w:sz w:val="24"/>
          <w:szCs w:val="24"/>
          <w:lang w:val="en-GB"/>
        </w:rPr>
        <w:t xml:space="preserve">s to the T/STA oral </w:t>
      </w:r>
      <w:r w:rsidR="004A70C6"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>examination.</w:t>
      </w:r>
    </w:p>
    <w:p w14:paraId="23B66499" w14:textId="77777777" w:rsidR="004A70C6" w:rsidRPr="00493071" w:rsidRDefault="004A70C6" w:rsidP="004F38F0">
      <w:pPr>
        <w:pStyle w:val="BodyText"/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</w:p>
    <w:p w14:paraId="54836A81" w14:textId="77777777" w:rsidR="00391C9C" w:rsidRDefault="004A70C6" w:rsidP="00391C9C">
      <w:pPr>
        <w:pStyle w:val="BodyText"/>
        <w:spacing w:before="10" w:line="360" w:lineRule="auto"/>
        <w:ind w:left="0" w:right="-355"/>
        <w:rPr>
          <w:rFonts w:ascii="Arial" w:hAnsi="Arial" w:cs="Arial"/>
          <w:spacing w:val="-2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N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ame</w:t>
      </w:r>
      <w:r w:rsidR="00117717">
        <w:rPr>
          <w:rFonts w:ascii="Arial" w:hAnsi="Arial" w:cs="Arial"/>
          <w:sz w:val="24"/>
          <w:szCs w:val="24"/>
          <w:lang w:val="en-GB"/>
        </w:rPr>
        <w:t xml:space="preserve"> 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P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rovisional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eaching</w:t>
      </w:r>
      <w:r w:rsidRPr="00391C9C">
        <w:rPr>
          <w:rFonts w:ascii="Arial" w:hAnsi="Arial" w:cs="Arial"/>
          <w:b/>
          <w:bCs/>
          <w:spacing w:val="-3"/>
          <w:sz w:val="24"/>
          <w:szCs w:val="24"/>
          <w:lang w:val="en-GB"/>
        </w:rPr>
        <w:t xml:space="preserve"> 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and/or</w:t>
      </w:r>
      <w:r w:rsidRPr="00391C9C">
        <w:rPr>
          <w:rFonts w:ascii="Arial" w:hAnsi="Arial" w:cs="Arial"/>
          <w:b/>
          <w:bCs/>
          <w:spacing w:val="-6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S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upervising</w:t>
      </w:r>
      <w:r w:rsidRPr="00391C9C">
        <w:rPr>
          <w:rFonts w:ascii="Arial" w:hAnsi="Arial" w:cs="Arial"/>
          <w:b/>
          <w:bCs/>
          <w:spacing w:val="-4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117717" w:rsidRPr="00391C9C">
        <w:rPr>
          <w:rFonts w:ascii="Arial" w:hAnsi="Arial" w:cs="Arial"/>
          <w:b/>
          <w:bCs/>
          <w:sz w:val="24"/>
          <w:szCs w:val="24"/>
          <w:lang w:val="en-GB"/>
        </w:rPr>
        <w:t>ransactional</w:t>
      </w:r>
      <w:r w:rsidRPr="00391C9C">
        <w:rPr>
          <w:rFonts w:ascii="Arial" w:hAnsi="Arial" w:cs="Arial"/>
          <w:b/>
          <w:bCs/>
          <w:spacing w:val="-3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>A</w:t>
      </w:r>
      <w:r w:rsidR="00117717"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>nalyst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:</w:t>
      </w:r>
    </w:p>
    <w:p w14:paraId="410203EA" w14:textId="0EAB164E" w:rsidR="004A70C6" w:rsidRPr="00493071" w:rsidRDefault="00611377" w:rsidP="00391C9C">
      <w:pPr>
        <w:pStyle w:val="BodyText"/>
        <w:spacing w:before="10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675609478"/>
          <w:placeholder>
            <w:docPart w:val="8D73E89E78A94CA6929BB08A1BB0FFE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BFD14ED" w14:textId="50FB00C8" w:rsidR="004A70C6" w:rsidRPr="00493071" w:rsidRDefault="004A70C6" w:rsidP="004F38F0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T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ype</w:t>
      </w:r>
      <w:r w:rsidRPr="00391C9C">
        <w:rPr>
          <w:rFonts w:ascii="Arial" w:hAnsi="Arial" w:cs="Arial"/>
          <w:b/>
          <w:bCs/>
          <w:spacing w:val="-5"/>
          <w:sz w:val="24"/>
          <w:szCs w:val="24"/>
          <w:lang w:val="en-GB"/>
        </w:rPr>
        <w:t xml:space="preserve"> 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pacing w:val="-2"/>
          <w:sz w:val="24"/>
          <w:szCs w:val="24"/>
          <w:lang w:val="en-GB"/>
        </w:rPr>
        <w:t xml:space="preserve"> 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C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ontract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>: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(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tick</w:t>
      </w:r>
      <w:r w:rsidRPr="00493071">
        <w:rPr>
          <w:rFonts w:ascii="Arial" w:hAnsi="Arial" w:cs="Arial"/>
          <w:i/>
          <w:iCs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those</w:t>
      </w:r>
      <w:r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that</w:t>
      </w:r>
      <w:r w:rsidRPr="00493071">
        <w:rPr>
          <w:rFonts w:ascii="Arial" w:hAnsi="Arial" w:cs="Arial"/>
          <w:i/>
          <w:iCs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i/>
          <w:iCs/>
          <w:spacing w:val="-2"/>
          <w:sz w:val="24"/>
          <w:szCs w:val="24"/>
          <w:lang w:val="en-GB"/>
        </w:rPr>
        <w:t>apply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)</w:t>
      </w:r>
      <w:r w:rsidR="00611377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611377" w:rsidRPr="00493071">
        <w:rPr>
          <w:rFonts w:ascii="Arial" w:hAnsi="Arial" w:cs="Arial"/>
          <w:spacing w:val="-2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Teaching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212699638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F38F0" w:rsidRPr="00493071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Supervising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19943081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br/>
      </w:r>
      <w:r w:rsidR="00611377" w:rsidRPr="00391C9C">
        <w:rPr>
          <w:rFonts w:ascii="Arial" w:hAnsi="Arial" w:cs="Arial"/>
          <w:b/>
          <w:bCs/>
          <w:sz w:val="24"/>
          <w:szCs w:val="24"/>
          <w:lang w:val="en-GB"/>
        </w:rPr>
        <w:t>Field:</w:t>
      </w:r>
      <w:r w:rsidR="00611377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9976C2" w:rsidRPr="00493071">
        <w:rPr>
          <w:rFonts w:ascii="Arial" w:hAnsi="Arial" w:cs="Arial"/>
          <w:sz w:val="24"/>
          <w:szCs w:val="24"/>
          <w:lang w:val="en-GB"/>
        </w:rPr>
        <w:tab/>
      </w:r>
      <w:r w:rsidR="009976C2" w:rsidRPr="00493071">
        <w:rPr>
          <w:rFonts w:ascii="Arial" w:hAnsi="Arial" w:cs="Arial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72653812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45401315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/ Organi</w:t>
      </w:r>
      <w:r w:rsidR="00493071" w:rsidRPr="00493071">
        <w:rPr>
          <w:rFonts w:ascii="Arial" w:hAnsi="Arial" w:cs="Arial"/>
          <w:sz w:val="24"/>
          <w:szCs w:val="24"/>
          <w:lang w:val="en-GB"/>
        </w:rPr>
        <w:t>s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06926156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 /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Psychotherapy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24051524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</w:p>
    <w:p w14:paraId="1718A875" w14:textId="77777777" w:rsidR="004A70C6" w:rsidRPr="00493071" w:rsidRDefault="004A70C6" w:rsidP="004F38F0">
      <w:pPr>
        <w:pStyle w:val="BodyText"/>
        <w:spacing w:before="38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</w:p>
    <w:p w14:paraId="4A02ECDA" w14:textId="77777777" w:rsidR="00391C9C" w:rsidRDefault="004A70C6" w:rsidP="004F38F0">
      <w:pPr>
        <w:pStyle w:val="BodyText"/>
        <w:tabs>
          <w:tab w:val="left" w:pos="1418"/>
          <w:tab w:val="left" w:pos="4586"/>
          <w:tab w:val="left" w:pos="7505"/>
          <w:tab w:val="left" w:pos="9536"/>
        </w:tabs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N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ame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of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P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rincipal</w:t>
      </w:r>
      <w:r w:rsidRPr="00391C9C">
        <w:rPr>
          <w:rFonts w:ascii="Arial" w:hAnsi="Arial" w:cs="Arial"/>
          <w:b/>
          <w:bCs/>
          <w:sz w:val="24"/>
          <w:szCs w:val="24"/>
          <w:lang w:val="en-GB"/>
        </w:rPr>
        <w:t xml:space="preserve"> S</w:t>
      </w:r>
      <w:r w:rsidR="00391C9C" w:rsidRPr="00391C9C">
        <w:rPr>
          <w:rFonts w:ascii="Arial" w:hAnsi="Arial" w:cs="Arial"/>
          <w:b/>
          <w:bCs/>
          <w:sz w:val="24"/>
          <w:szCs w:val="24"/>
          <w:lang w:val="en-GB"/>
        </w:rPr>
        <w:t>upervisor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(</w:t>
      </w:r>
      <w:r w:rsidRPr="00493071">
        <w:rPr>
          <w:rFonts w:ascii="Arial" w:hAnsi="Arial" w:cs="Arial"/>
          <w:i/>
          <w:iCs/>
          <w:sz w:val="24"/>
          <w:szCs w:val="24"/>
          <w:lang w:val="en-GB"/>
        </w:rPr>
        <w:t>must be a TSTA):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866597560"/>
          <w:placeholder>
            <w:docPart w:val="46542C8AFF74465A8A0CD379BAF9EBA8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</w:p>
    <w:p w14:paraId="28035A9C" w14:textId="02F9F399" w:rsidR="004A70C6" w:rsidRPr="00493071" w:rsidRDefault="004F38F0" w:rsidP="004F38F0">
      <w:pPr>
        <w:pStyle w:val="BodyText"/>
        <w:tabs>
          <w:tab w:val="left" w:pos="1418"/>
          <w:tab w:val="left" w:pos="4586"/>
          <w:tab w:val="left" w:pos="7505"/>
          <w:tab w:val="left" w:pos="9536"/>
        </w:tabs>
        <w:spacing w:line="360" w:lineRule="auto"/>
        <w:ind w:left="0" w:right="-355" w:hanging="11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Field: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ab/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Counselling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67261812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/ Educational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195213001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 /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Organizational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54822800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/ Psychotherapy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54567710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A70C6"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</w:p>
    <w:p w14:paraId="23B7DECD" w14:textId="77777777" w:rsidR="004A70C6" w:rsidRPr="00493071" w:rsidRDefault="004A70C6" w:rsidP="004F38F0">
      <w:pPr>
        <w:pStyle w:val="BodyText"/>
        <w:spacing w:before="32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</w:p>
    <w:p w14:paraId="43424A67" w14:textId="27C37386" w:rsidR="004A70C6" w:rsidRPr="00493071" w:rsidRDefault="00391C9C" w:rsidP="00117717">
      <w:pPr>
        <w:pStyle w:val="BodyText"/>
        <w:tabs>
          <w:tab w:val="left" w:pos="6587"/>
          <w:tab w:val="left" w:pos="10030"/>
        </w:tabs>
        <w:spacing w:before="1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391C9C">
        <w:rPr>
          <w:rFonts w:ascii="Arial" w:hAnsi="Arial" w:cs="Arial"/>
          <w:b/>
          <w:bCs/>
          <w:sz w:val="24"/>
          <w:szCs w:val="24"/>
          <w:lang w:val="en-GB"/>
        </w:rPr>
        <w:t>Dates Covered by this Report: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710724318"/>
          <w:placeholder>
            <w:docPart w:val="1F464566711B486C93B6B72DEABC50CA"/>
          </w:placeholder>
        </w:sdtPr>
        <w:sdtEndPr/>
        <w:sdtContent>
          <w:bookmarkStart w:id="0" w:name="_Hlk188221832"/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224184115"/>
              <w:placeholder>
                <w:docPart w:val="A09A86B310EB4B60AD2A85EC6C1BEB8E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4A70C6" w:rsidRPr="00493071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  <w:bookmarkEnd w:id="0"/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until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013346671"/>
          <w:placeholder>
            <w:docPart w:val="4F3C7F45B40145E5A9FF5D3C6183B964"/>
          </w:placeholder>
        </w:sdtPr>
        <w:sdtEndPr/>
        <w:sdtContent>
          <w:sdt>
            <w:sdtPr>
              <w:rPr>
                <w:rFonts w:ascii="Arial" w:hAnsi="Arial" w:cs="Arial"/>
                <w:color w:val="1D1B11"/>
                <w:sz w:val="24"/>
                <w:szCs w:val="24"/>
                <w:lang w:val="en-GB"/>
              </w:rPr>
              <w:id w:val="-292291642"/>
              <w:placeholder>
                <w:docPart w:val="191CFB563E064A11AF13833D1B1EF733"/>
              </w:placeholder>
              <w:showingPlcHdr/>
              <w:date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4A70C6" w:rsidRPr="00493071">
                <w:rPr>
                  <w:rStyle w:val="PlaceholderText"/>
                  <w:rFonts w:ascii="Arial" w:hAnsi="Arial" w:cs="Arial"/>
                  <w:color w:val="0070C0"/>
                  <w:sz w:val="24"/>
                  <w:szCs w:val="24"/>
                  <w:lang w:val="en-GB"/>
                </w:rPr>
                <w:t>Click or tap to enter a date.</w:t>
              </w:r>
            </w:sdtContent>
          </w:sdt>
        </w:sdtContent>
      </w:sdt>
      <w:bookmarkStart w:id="1" w:name="EVALUATING_YOUR_FIRST_CTA_WRITTEN_EXAM"/>
      <w:bookmarkEnd w:id="1"/>
    </w:p>
    <w:p w14:paraId="3C4CAB27" w14:textId="77777777" w:rsidR="00391C9C" w:rsidRDefault="00391C9C" w:rsidP="004F38F0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bookmarkStart w:id="2" w:name="FOR_PROVISIONAL_TEACHING_TRANSACTIONAL_A"/>
      <w:bookmarkEnd w:id="2"/>
    </w:p>
    <w:p w14:paraId="5691C98C" w14:textId="3D8F44BC" w:rsidR="006A7C4B" w:rsidRDefault="004A70C6" w:rsidP="004F38F0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6A7C4B">
        <w:rPr>
          <w:rFonts w:ascii="Arial" w:hAnsi="Arial" w:cs="Arial"/>
          <w:sz w:val="24"/>
          <w:szCs w:val="24"/>
          <w:lang w:val="en-GB"/>
        </w:rPr>
        <w:t>:</w:t>
      </w:r>
    </w:p>
    <w:p w14:paraId="175936CD" w14:textId="76812DD2" w:rsidR="004A63C2" w:rsidRPr="004A63C2" w:rsidRDefault="004A63C2" w:rsidP="004F38F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 w:rsidR="0082254D"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 w:rsidR="0082254D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I</w:t>
      </w:r>
      <w:r w:rsidR="00E50A29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have</w:t>
      </w:r>
      <w:r w:rsidR="007C3DD8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provided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6AB9769B" w14:textId="5E108D4B" w:rsidR="004A70C6" w:rsidRPr="00493071" w:rsidRDefault="005D4DF1" w:rsidP="004F38F0">
      <w:pPr>
        <w:pStyle w:val="ListParagraph"/>
        <w:numPr>
          <w:ilvl w:val="0"/>
          <w:numId w:val="1"/>
        </w:numPr>
        <w:tabs>
          <w:tab w:val="left" w:pos="938"/>
          <w:tab w:val="left" w:pos="9675"/>
        </w:tabs>
        <w:spacing w:before="23" w:line="360" w:lineRule="auto"/>
        <w:ind w:left="284" w:right="-355" w:hanging="253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86920058"/>
          <w:placeholder>
            <w:docPart w:val="AC3AC08B9E40432CAB1B2C4DB25BBDCC"/>
          </w:placeholder>
        </w:sdtPr>
        <w:sdtEndPr/>
        <w:sdtContent>
          <w:r w:rsidR="00280132" w:rsidRPr="0030537B">
            <w:rPr>
              <w:rFonts w:ascii="Arial" w:hAnsi="Arial" w:cs="Arial"/>
              <w:color w:val="0070C0"/>
              <w:spacing w:val="-2"/>
              <w:sz w:val="24"/>
              <w:szCs w:val="24"/>
              <w:lang w:val="en-GB"/>
            </w:rPr>
            <w:t>Click or tap to enter number</w:t>
          </w:r>
          <w:r w:rsidR="0030537B" w:rsidRPr="0030537B">
            <w:rPr>
              <w:rFonts w:ascii="Arial" w:hAnsi="Arial" w:cs="Arial"/>
              <w:color w:val="0070C0"/>
              <w:spacing w:val="-2"/>
              <w:sz w:val="24"/>
              <w:szCs w:val="24"/>
              <w:lang w:val="en-GB"/>
            </w:rPr>
            <w:t xml:space="preserve"> of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TA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101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courses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taught</w:t>
      </w:r>
      <w:r w:rsidR="00362EBC">
        <w:rPr>
          <w:rFonts w:ascii="Arial" w:hAnsi="Arial" w:cs="Arial"/>
          <w:sz w:val="24"/>
          <w:szCs w:val="24"/>
          <w:lang w:val="en-GB"/>
        </w:rPr>
        <w:t xml:space="preserve"> on the following</w:t>
      </w:r>
      <w:r w:rsidR="0082254D">
        <w:rPr>
          <w:rFonts w:ascii="Arial" w:hAnsi="Arial" w:cs="Arial"/>
          <w:sz w:val="24"/>
          <w:szCs w:val="24"/>
          <w:lang w:val="en-GB"/>
        </w:rPr>
        <w:t xml:space="preserve"> dates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: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1965575739"/>
          <w:placeholder>
            <w:docPart w:val="AE9715EFCBC0496089E86A69178C384B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n</w:t>
      </w:r>
      <w:r w:rsidR="004A70C6" w:rsidRPr="00493071">
        <w:rPr>
          <w:rFonts w:ascii="Arial" w:hAnsi="Arial" w:cs="Arial"/>
          <w:sz w:val="24"/>
          <w:szCs w:val="24"/>
          <w:lang w:val="en-GB"/>
        </w:rPr>
        <w:t>umber of hours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of each: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358123698"/>
          <w:placeholder>
            <w:docPart w:val="8D73E89E78A94CA6929BB08A1BB0FFE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681C6DA3" w14:textId="50FF9BA8" w:rsidR="004A70C6" w:rsidRPr="00493071" w:rsidRDefault="005D4DF1" w:rsidP="004F38F0">
      <w:pPr>
        <w:pStyle w:val="ListParagraph"/>
        <w:numPr>
          <w:ilvl w:val="0"/>
          <w:numId w:val="1"/>
        </w:numPr>
        <w:tabs>
          <w:tab w:val="left" w:pos="938"/>
          <w:tab w:val="left" w:pos="9675"/>
        </w:tabs>
        <w:spacing w:before="23" w:line="360" w:lineRule="auto"/>
        <w:ind w:left="284" w:right="-355" w:hanging="253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109980514"/>
          <w:placeholder>
            <w:docPart w:val="E481E5511C114DA8B7548EAFFA97BC62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materials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D3E70">
        <w:rPr>
          <w:rFonts w:ascii="Arial" w:hAnsi="Arial" w:cs="Arial"/>
          <w:sz w:val="24"/>
          <w:szCs w:val="24"/>
          <w:lang w:val="en-GB"/>
        </w:rPr>
        <w:t>my</w:t>
      </w:r>
      <w:r w:rsidR="00571682">
        <w:rPr>
          <w:rFonts w:ascii="Arial" w:hAnsi="Arial" w:cs="Arial"/>
          <w:sz w:val="24"/>
          <w:szCs w:val="24"/>
          <w:lang w:val="en-GB"/>
        </w:rPr>
        <w:t xml:space="preserve"> field 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specialization.</w:t>
      </w:r>
    </w:p>
    <w:p w14:paraId="11EF1771" w14:textId="77777777" w:rsidR="000C60D7" w:rsidRPr="007C3DD8" w:rsidRDefault="005D4DF1" w:rsidP="001F66CD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1290970792"/>
          <w:placeholder>
            <w:docPart w:val="34AAAD2BE755408E8B87ACA916EE7772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presentations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conferences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and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professional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meetings.</w:t>
      </w:r>
    </w:p>
    <w:p w14:paraId="0F46F156" w14:textId="6FA12D18" w:rsidR="007C3DD8" w:rsidRPr="00ED6C5B" w:rsidRDefault="007C3DD8" w:rsidP="00ED6C5B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I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have received:</w:t>
      </w:r>
    </w:p>
    <w:p w14:paraId="221B46E2" w14:textId="58E1FD15" w:rsidR="001F66CD" w:rsidRDefault="005D4DF1" w:rsidP="001F66CD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2048603392"/>
          <w:placeholder>
            <w:docPart w:val="F9B69B0FD95C794FBCA6B3B2BBEB5566"/>
          </w:placeholder>
          <w:showingPlcHdr/>
        </w:sdtPr>
        <w:sdtEndPr/>
        <w:sdtContent>
          <w:r w:rsidR="001F66CD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1F66CD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on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1F66CD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by</w:t>
      </w:r>
      <w:r w:rsidR="001F66CD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a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TSTA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(list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names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and</w:t>
      </w:r>
      <w:r w:rsidR="001F66CD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number</w:t>
      </w:r>
      <w:r w:rsidR="001F66CD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</w:t>
      </w:r>
      <w:r w:rsidR="001F66CD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hours</w:t>
      </w:r>
      <w:r w:rsidR="001F66CD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F66CD" w:rsidRPr="00493071">
        <w:rPr>
          <w:rFonts w:ascii="Arial" w:hAnsi="Arial" w:cs="Arial"/>
          <w:sz w:val="24"/>
          <w:szCs w:val="24"/>
          <w:lang w:val="en-GB"/>
        </w:rPr>
        <w:t>of supervision on addendum).</w:t>
      </w:r>
    </w:p>
    <w:p w14:paraId="320968C6" w14:textId="77777777" w:rsidR="0082254D" w:rsidRDefault="0082254D" w:rsidP="001764C5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0D04614C" w14:textId="1D6DDBD2" w:rsidR="00E96DF5" w:rsidRPr="001764C5" w:rsidRDefault="00DC3012" w:rsidP="001764C5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>
        <w:rPr>
          <w:rFonts w:ascii="Arial" w:hAnsi="Arial" w:cs="Arial"/>
          <w:b w:val="0"/>
          <w:bCs w:val="0"/>
          <w:sz w:val="24"/>
          <w:szCs w:val="24"/>
          <w:lang w:val="en-GB"/>
        </w:rPr>
        <w:t>In total as a trainer</w:t>
      </w:r>
      <w:r w:rsidR="00A32983">
        <w:rPr>
          <w:rFonts w:ascii="Arial" w:hAnsi="Arial" w:cs="Arial"/>
          <w:b w:val="0"/>
          <w:bCs w:val="0"/>
          <w:sz w:val="24"/>
          <w:szCs w:val="24"/>
          <w:lang w:val="en-GB"/>
        </w:rPr>
        <w:t>,</w:t>
      </w:r>
      <w:r w:rsidR="00F73E57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</w:t>
      </w:r>
      <w:r w:rsidR="00E96DF5"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1764C5">
        <w:rPr>
          <w:rFonts w:ascii="Arial" w:hAnsi="Arial" w:cs="Arial"/>
          <w:b w:val="0"/>
          <w:bCs w:val="0"/>
          <w:sz w:val="24"/>
          <w:szCs w:val="24"/>
          <w:lang w:val="en-GB"/>
        </w:rPr>
        <w:t>have</w:t>
      </w:r>
      <w:r w:rsidR="00ED6C5B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</w:t>
      </w:r>
      <w:r w:rsidR="00721A1C">
        <w:rPr>
          <w:rFonts w:ascii="Arial" w:hAnsi="Arial" w:cs="Arial"/>
          <w:b w:val="0"/>
          <w:bCs w:val="0"/>
          <w:sz w:val="24"/>
          <w:szCs w:val="24"/>
          <w:lang w:val="en-GB"/>
        </w:rPr>
        <w:t>recorded</w:t>
      </w:r>
      <w:r w:rsidR="00E96DF5"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25A70572" w14:textId="5174F9CF" w:rsidR="004A70C6" w:rsidRPr="00493071" w:rsidRDefault="005D4DF1" w:rsidP="004F38F0">
      <w:pPr>
        <w:pStyle w:val="ListParagraph"/>
        <w:numPr>
          <w:ilvl w:val="0"/>
          <w:numId w:val="1"/>
        </w:numPr>
        <w:tabs>
          <w:tab w:val="left" w:pos="379"/>
          <w:tab w:val="left" w:pos="953"/>
        </w:tabs>
        <w:spacing w:before="22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881901161"/>
          <w:placeholder>
            <w:docPart w:val="0E645C61DA7B2A48AFCE3446970CA550"/>
          </w:placeholder>
          <w:showingPlcHdr/>
        </w:sdtPr>
        <w:sdtEndPr/>
        <w:sdtContent>
          <w:r w:rsidR="000C60D7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0C60D7" w:rsidRPr="00493071">
        <w:rPr>
          <w:rFonts w:ascii="Arial" w:hAnsi="Arial" w:cs="Arial"/>
          <w:sz w:val="24"/>
          <w:szCs w:val="24"/>
          <w:lang w:val="en-GB"/>
        </w:rPr>
        <w:t xml:space="preserve"> total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hours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of</w:t>
      </w:r>
      <w:r w:rsidR="000C60D7">
        <w:rPr>
          <w:rFonts w:ascii="Arial" w:hAnsi="Arial" w:cs="Arial"/>
          <w:sz w:val="24"/>
          <w:szCs w:val="24"/>
          <w:lang w:val="en-GB"/>
        </w:rPr>
        <w:t xml:space="preserve"> teaching TA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or</w:t>
      </w:r>
      <w:r w:rsidR="000C60D7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materials</w:t>
      </w:r>
      <w:r w:rsidR="000C60D7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0C60D7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z w:val="24"/>
          <w:szCs w:val="24"/>
          <w:lang w:val="en-GB"/>
        </w:rPr>
        <w:t>to</w:t>
      </w:r>
      <w:r w:rsidR="000C60D7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0C60D7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0C60D7" w:rsidRPr="00493071">
        <w:rPr>
          <w:rFonts w:ascii="Arial" w:hAnsi="Arial" w:cs="Arial"/>
          <w:spacing w:val="-2"/>
          <w:sz w:val="24"/>
          <w:szCs w:val="24"/>
          <w:lang w:val="en-GB"/>
        </w:rPr>
        <w:t>specialization.</w:t>
      </w:r>
    </w:p>
    <w:p w14:paraId="1388AA3A" w14:textId="5CACA52C" w:rsidR="004A70C6" w:rsidRPr="001764C5" w:rsidRDefault="005D4DF1" w:rsidP="004F38F0">
      <w:pPr>
        <w:pStyle w:val="ListParagraph"/>
        <w:numPr>
          <w:ilvl w:val="0"/>
          <w:numId w:val="1"/>
        </w:numPr>
        <w:tabs>
          <w:tab w:val="left" w:pos="379"/>
          <w:tab w:val="left" w:pos="953"/>
        </w:tabs>
        <w:spacing w:before="23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2083483053"/>
          <w:placeholder>
            <w:docPart w:val="AD3E665F721149B5A367A24533D2037C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total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hours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presentations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date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international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meetings.</w:t>
      </w:r>
    </w:p>
    <w:p w14:paraId="73E32DF2" w14:textId="0391FB03" w:rsidR="001764C5" w:rsidRDefault="005D4DF1" w:rsidP="001764C5">
      <w:pPr>
        <w:pStyle w:val="ListParagraph"/>
        <w:numPr>
          <w:ilvl w:val="0"/>
          <w:numId w:val="1"/>
        </w:numPr>
        <w:tabs>
          <w:tab w:val="left" w:pos="380"/>
          <w:tab w:val="left" w:pos="953"/>
        </w:tabs>
        <w:spacing w:before="23" w:line="360" w:lineRule="auto"/>
        <w:ind w:left="284" w:right="-355" w:hanging="255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906033648"/>
          <w:placeholder>
            <w:docPart w:val="FEE28A618887D945A2ED3C0DD786DCBD"/>
          </w:placeholder>
          <w:showingPlcHdr/>
        </w:sdtPr>
        <w:sdtEndPr/>
        <w:sdtContent>
          <w:r w:rsidR="001764C5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1764C5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1764C5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of</w:t>
      </w:r>
      <w:r w:rsidR="001764C5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1764C5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on</w:t>
      </w:r>
      <w:r w:rsidR="001764C5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82254D">
        <w:rPr>
          <w:rFonts w:ascii="Arial" w:hAnsi="Arial" w:cs="Arial"/>
          <w:sz w:val="24"/>
          <w:szCs w:val="24"/>
          <w:lang w:val="en-GB"/>
        </w:rPr>
        <w:t>my</w:t>
      </w:r>
      <w:r w:rsidR="001764C5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teaching</w:t>
      </w:r>
      <w:r w:rsidR="001764C5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by</w:t>
      </w:r>
      <w:r w:rsidR="001764C5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a</w:t>
      </w:r>
      <w:r w:rsidR="001764C5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1764C5" w:rsidRPr="00493071">
        <w:rPr>
          <w:rFonts w:ascii="Arial" w:hAnsi="Arial" w:cs="Arial"/>
          <w:sz w:val="24"/>
          <w:szCs w:val="24"/>
          <w:lang w:val="en-GB"/>
        </w:rPr>
        <w:t>TSTA</w:t>
      </w:r>
      <w:r w:rsidR="001764C5">
        <w:rPr>
          <w:rFonts w:ascii="Arial" w:hAnsi="Arial" w:cs="Arial"/>
          <w:spacing w:val="-3"/>
          <w:sz w:val="24"/>
          <w:szCs w:val="24"/>
          <w:lang w:val="en-GB"/>
        </w:rPr>
        <w:t>.</w:t>
      </w:r>
    </w:p>
    <w:p w14:paraId="45FAA955" w14:textId="1D72D8E9" w:rsidR="004A70C6" w:rsidRDefault="004A70C6" w:rsidP="004F38F0">
      <w:pPr>
        <w:pStyle w:val="Heading1"/>
        <w:spacing w:before="1"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bookmarkStart w:id="3" w:name="FOR_PROVISIONAL_SUPERVISING_TRANSACTIONA"/>
      <w:bookmarkEnd w:id="3"/>
      <w:r w:rsidRPr="00493071">
        <w:rPr>
          <w:rFonts w:ascii="Arial" w:hAnsi="Arial" w:cs="Arial"/>
          <w:sz w:val="24"/>
          <w:szCs w:val="24"/>
          <w:lang w:val="en-GB"/>
        </w:rPr>
        <w:lastRenderedPageBreak/>
        <w:t>SUPERVISI</w:t>
      </w:r>
      <w:r w:rsidR="00573617">
        <w:rPr>
          <w:rFonts w:ascii="Arial" w:hAnsi="Arial" w:cs="Arial"/>
          <w:sz w:val="24"/>
          <w:szCs w:val="24"/>
          <w:lang w:val="en-GB"/>
        </w:rPr>
        <w:t>ON:</w:t>
      </w:r>
    </w:p>
    <w:p w14:paraId="6B570441" w14:textId="27ACE33A" w:rsidR="00C56540" w:rsidRPr="004A63C2" w:rsidRDefault="00C56540" w:rsidP="00C5654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>During th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e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period 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covered by this form </w:t>
      </w:r>
      <w:r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C105A0">
        <w:rPr>
          <w:rFonts w:ascii="Arial" w:hAnsi="Arial" w:cs="Arial"/>
          <w:b w:val="0"/>
          <w:bCs w:val="0"/>
          <w:sz w:val="24"/>
          <w:szCs w:val="24"/>
          <w:lang w:val="en-GB"/>
        </w:rPr>
        <w:t>have</w:t>
      </w:r>
      <w:r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321A2091" w14:textId="0258284C" w:rsidR="00E87E1F" w:rsidRPr="00E87E1F" w:rsidRDefault="00C105A0" w:rsidP="00E87E1F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 w:hanging="25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Provided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950244412"/>
          <w:placeholder>
            <w:docPart w:val="10BAD58FD565441B80B7796CB169E6B0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 supervision</w:t>
      </w:r>
      <w:r w:rsidR="00E87E1F">
        <w:rPr>
          <w:rFonts w:ascii="Arial" w:hAnsi="Arial" w:cs="Arial"/>
          <w:sz w:val="24"/>
          <w:szCs w:val="24"/>
          <w:lang w:val="en-GB"/>
        </w:rPr>
        <w:t>, including: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77343A06" w14:textId="6910C356" w:rsidR="00FD6DA8" w:rsidRDefault="00FD6DA8" w:rsidP="00FD6DA8">
      <w:pPr>
        <w:pStyle w:val="ListParagraph"/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 w:rsidR="00B206D3"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sdt>
        <w:sdtPr>
          <w:rPr>
            <w:rFonts w:ascii="Arial" w:hAnsi="Arial" w:cs="Arial"/>
            <w:sz w:val="24"/>
            <w:szCs w:val="24"/>
            <w:lang w:val="en-GB"/>
          </w:rPr>
          <w:id w:val="1909267617"/>
          <w:placeholder>
            <w:docPart w:val="EB8DA2A421524C39AAEB751E518B80D5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individual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72E661FD" w14:textId="4322B80C" w:rsidR="004A70C6" w:rsidRPr="00FD6DA8" w:rsidRDefault="00FD6DA8" w:rsidP="00FD6DA8">
      <w:p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>
        <w:rPr>
          <w:lang w:val="en-GB"/>
        </w:rPr>
        <w:tab/>
      </w:r>
      <w:r w:rsidR="00B206D3">
        <w:rPr>
          <w:lang w:val="en-GB"/>
        </w:rPr>
        <w:tab/>
      </w:r>
      <w:r>
        <w:rPr>
          <w:lang w:val="en-GB"/>
        </w:rPr>
        <w:tab/>
      </w:r>
      <w:sdt>
        <w:sdtPr>
          <w:rPr>
            <w:lang w:val="en-GB"/>
          </w:rPr>
          <w:id w:val="2054880275"/>
          <w:placeholder>
            <w:docPart w:val="2BBBC72FFFF341588E142A0A85D407E5"/>
          </w:placeholder>
          <w:showingPlcHdr/>
        </w:sdtPr>
        <w:sdtEndPr/>
        <w:sdtContent>
          <w:r w:rsidR="004A70C6" w:rsidRPr="00FD6DA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FD6DA8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FD6DA8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z w:val="24"/>
          <w:szCs w:val="24"/>
          <w:lang w:val="en-GB"/>
        </w:rPr>
        <w:t>of</w:t>
      </w:r>
      <w:r w:rsidR="004A70C6" w:rsidRPr="00FD6DA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z w:val="24"/>
          <w:szCs w:val="24"/>
          <w:lang w:val="en-GB"/>
        </w:rPr>
        <w:t>group</w:t>
      </w:r>
      <w:r w:rsidR="004A70C6" w:rsidRPr="00FD6DA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FD6DA8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3428D8AE" w14:textId="2A3EDBAA" w:rsidR="00C56540" w:rsidRDefault="00C105A0" w:rsidP="00C56540">
      <w:pPr>
        <w:pStyle w:val="ListParagraph"/>
        <w:numPr>
          <w:ilvl w:val="0"/>
          <w:numId w:val="1"/>
        </w:numPr>
        <w:tabs>
          <w:tab w:val="left" w:pos="378"/>
          <w:tab w:val="left" w:pos="953"/>
        </w:tabs>
        <w:spacing w:before="23" w:line="360" w:lineRule="auto"/>
        <w:ind w:left="284" w:right="-355" w:hanging="284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Received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354267783"/>
          <w:placeholder>
            <w:docPart w:val="074E474FABB54CFF9BC66B717856748E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supervision 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3121C4">
        <w:rPr>
          <w:rFonts w:ascii="Arial" w:hAnsi="Arial" w:cs="Arial"/>
          <w:sz w:val="24"/>
          <w:szCs w:val="24"/>
          <w:lang w:val="en-GB"/>
        </w:rPr>
        <w:t>my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by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Supervising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who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is certified as a supervisor (list names and number of hours of supervision on addendum).</w:t>
      </w:r>
    </w:p>
    <w:p w14:paraId="00DC924C" w14:textId="77777777" w:rsidR="00C56540" w:rsidRDefault="00C56540" w:rsidP="00C56540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6BA6E086" w14:textId="33479BED" w:rsidR="004F28FD" w:rsidRDefault="00DC3012" w:rsidP="00DC3012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In total as a </w:t>
      </w:r>
      <w:proofErr w:type="gramStart"/>
      <w:r>
        <w:rPr>
          <w:rFonts w:ascii="Arial" w:hAnsi="Arial" w:cs="Arial"/>
          <w:b w:val="0"/>
          <w:bCs w:val="0"/>
          <w:sz w:val="24"/>
          <w:szCs w:val="24"/>
          <w:lang w:val="en-GB"/>
        </w:rPr>
        <w:t>supervisor</w:t>
      </w:r>
      <w:proofErr w:type="gramEnd"/>
      <w:r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</w:t>
      </w:r>
      <w:r w:rsidR="00C56540" w:rsidRPr="004A63C2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I </w:t>
      </w:r>
      <w:r w:rsidR="00C5654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have </w:t>
      </w:r>
      <w:r w:rsidR="00721A1C">
        <w:rPr>
          <w:rFonts w:ascii="Arial" w:hAnsi="Arial" w:cs="Arial"/>
          <w:b w:val="0"/>
          <w:bCs w:val="0"/>
          <w:sz w:val="24"/>
          <w:szCs w:val="24"/>
          <w:lang w:val="en-GB"/>
        </w:rPr>
        <w:t>recorded</w:t>
      </w:r>
      <w:r w:rsidR="00C56540">
        <w:rPr>
          <w:rFonts w:ascii="Arial" w:hAnsi="Arial" w:cs="Arial"/>
          <w:b w:val="0"/>
          <w:bCs w:val="0"/>
          <w:sz w:val="24"/>
          <w:szCs w:val="24"/>
          <w:lang w:val="en-GB"/>
        </w:rPr>
        <w:t>:</w:t>
      </w:r>
    </w:p>
    <w:p w14:paraId="46074FCF" w14:textId="5D18DF3F" w:rsidR="001F7952" w:rsidRPr="001F7952" w:rsidRDefault="001F7952" w:rsidP="001F7952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 w:rsidRPr="001F7952">
        <w:rPr>
          <w:rFonts w:ascii="Arial" w:hAnsi="Arial" w:cs="Arial"/>
          <w:sz w:val="24"/>
          <w:szCs w:val="24"/>
          <w:lang w:val="en-GB"/>
        </w:rPr>
        <w:t xml:space="preserve">Provided </w:t>
      </w:r>
      <w:sdt>
        <w:sdtPr>
          <w:rPr>
            <w:lang w:val="en-GB"/>
          </w:rPr>
          <w:id w:val="126131076"/>
          <w:placeholder>
            <w:docPart w:val="F50FB8B9D0F2EB4F8BD4CB8D33EEFB20"/>
          </w:placeholder>
          <w:showingPlcHdr/>
        </w:sdtPr>
        <w:sdtEndPr/>
        <w:sdtContent>
          <w:r w:rsidRPr="001F7952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1F7952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1F7952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1F7952">
        <w:rPr>
          <w:rFonts w:ascii="Arial" w:hAnsi="Arial" w:cs="Arial"/>
          <w:sz w:val="24"/>
          <w:szCs w:val="24"/>
          <w:lang w:val="en-GB"/>
        </w:rPr>
        <w:t>of supervision, including:</w:t>
      </w:r>
      <w:r w:rsidRPr="001F7952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218D9C75" w14:textId="67B3B526" w:rsidR="001F7952" w:rsidRDefault="001F7952" w:rsidP="001F7952">
      <w:pPr>
        <w:pStyle w:val="ListParagraph"/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284" w:right="-355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r>
        <w:rPr>
          <w:rStyle w:val="PlaceholderText"/>
          <w:rFonts w:ascii="Arial" w:hAnsi="Arial" w:cs="Arial"/>
          <w:color w:val="0070C0"/>
          <w:sz w:val="24"/>
          <w:szCs w:val="24"/>
          <w:lang w:val="en-GB"/>
        </w:rPr>
        <w:tab/>
      </w:r>
      <w:sdt>
        <w:sdtPr>
          <w:rPr>
            <w:rFonts w:ascii="Arial" w:hAnsi="Arial" w:cs="Arial"/>
            <w:sz w:val="24"/>
            <w:szCs w:val="24"/>
            <w:lang w:val="en-GB"/>
          </w:rPr>
          <w:id w:val="-1725357193"/>
          <w:placeholder>
            <w:docPart w:val="750A83DD659C3043B49320A90A27074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individual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</w:p>
    <w:p w14:paraId="50B7F4CB" w14:textId="644EBC40" w:rsidR="001F7952" w:rsidRPr="00FD6DA8" w:rsidRDefault="001F7952" w:rsidP="001F7952">
      <w:p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right="-355"/>
        <w:rPr>
          <w:rFonts w:ascii="Arial" w:hAnsi="Arial" w:cs="Arial"/>
          <w:sz w:val="24"/>
          <w:szCs w:val="24"/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sdt>
        <w:sdtPr>
          <w:rPr>
            <w:lang w:val="en-GB"/>
          </w:rPr>
          <w:id w:val="-694615482"/>
          <w:placeholder>
            <w:docPart w:val="D84A0E661D7C0444B8BEFC7E02EA0582"/>
          </w:placeholder>
          <w:showingPlcHdr/>
        </w:sdtPr>
        <w:sdtEndPr/>
        <w:sdtContent>
          <w:r w:rsidRPr="00FD6DA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FD6DA8">
        <w:rPr>
          <w:rFonts w:ascii="Arial" w:hAnsi="Arial" w:cs="Arial"/>
          <w:sz w:val="24"/>
          <w:szCs w:val="24"/>
          <w:lang w:val="en-GB"/>
        </w:rPr>
        <w:t xml:space="preserve"> hours</w:t>
      </w:r>
      <w:r w:rsidRPr="00FD6DA8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z w:val="24"/>
          <w:szCs w:val="24"/>
          <w:lang w:val="en-GB"/>
        </w:rPr>
        <w:t>of</w:t>
      </w:r>
      <w:r w:rsidRPr="00FD6DA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z w:val="24"/>
          <w:szCs w:val="24"/>
          <w:lang w:val="en-GB"/>
        </w:rPr>
        <w:t>group</w:t>
      </w:r>
      <w:r w:rsidRPr="00FD6DA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FD6DA8">
        <w:rPr>
          <w:rFonts w:ascii="Arial" w:hAnsi="Arial" w:cs="Arial"/>
          <w:spacing w:val="-2"/>
          <w:sz w:val="24"/>
          <w:szCs w:val="24"/>
          <w:lang w:val="en-GB"/>
        </w:rPr>
        <w:t>supervision</w:t>
      </w:r>
      <w:r w:rsidR="00171F49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4BD777F6" w14:textId="77777777" w:rsidR="00171F49" w:rsidRDefault="001F7952" w:rsidP="002C0470">
      <w:pPr>
        <w:pStyle w:val="Heading1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b w:val="0"/>
          <w:bCs w:val="0"/>
          <w:sz w:val="24"/>
          <w:szCs w:val="24"/>
          <w:lang w:val="en-GB"/>
        </w:rPr>
      </w:pP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Received </w:t>
      </w:r>
      <w:sdt>
        <w:sdtPr>
          <w:rPr>
            <w:rFonts w:ascii="Arial" w:hAnsi="Arial" w:cs="Arial"/>
            <w:b w:val="0"/>
            <w:bCs w:val="0"/>
            <w:sz w:val="24"/>
            <w:szCs w:val="24"/>
            <w:lang w:val="en-GB"/>
          </w:rPr>
          <w:id w:val="-1012999803"/>
          <w:placeholder>
            <w:docPart w:val="E3868AB2FA0DEC4A8A0204BC7CEE29B4"/>
          </w:placeholder>
          <w:showingPlcHdr/>
        </w:sdtPr>
        <w:sdtEndPr/>
        <w:sdtContent>
          <w:r w:rsidRPr="002C0470">
            <w:rPr>
              <w:rStyle w:val="PlaceholderText"/>
              <w:rFonts w:ascii="Arial" w:hAnsi="Arial" w:cs="Arial"/>
              <w:b w:val="0"/>
              <w:bCs w:val="0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 hours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of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supervision on</w:t>
      </w:r>
      <w:r w:rsidRPr="002C0470">
        <w:rPr>
          <w:rFonts w:ascii="Arial" w:hAnsi="Arial" w:cs="Arial"/>
          <w:b w:val="0"/>
          <w:bCs w:val="0"/>
          <w:spacing w:val="-5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my</w:t>
      </w:r>
      <w:r w:rsidRPr="002C0470">
        <w:rPr>
          <w:rFonts w:ascii="Arial" w:hAnsi="Arial" w:cs="Arial"/>
          <w:b w:val="0"/>
          <w:bCs w:val="0"/>
          <w:spacing w:val="-4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supervision</w:t>
      </w:r>
      <w:r w:rsidRPr="002C0470">
        <w:rPr>
          <w:rFonts w:ascii="Arial" w:hAnsi="Arial" w:cs="Arial"/>
          <w:b w:val="0"/>
          <w:bCs w:val="0"/>
          <w:spacing w:val="-5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by</w:t>
      </w:r>
      <w:r w:rsidRPr="002C0470">
        <w:rPr>
          <w:rFonts w:ascii="Arial" w:hAnsi="Arial" w:cs="Arial"/>
          <w:b w:val="0"/>
          <w:bCs w:val="0"/>
          <w:spacing w:val="-1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a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Supervising</w:t>
      </w:r>
      <w:r w:rsidRPr="002C0470">
        <w:rPr>
          <w:rFonts w:ascii="Arial" w:hAnsi="Arial" w:cs="Arial"/>
          <w:b w:val="0"/>
          <w:bCs w:val="0"/>
          <w:spacing w:val="-1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Transactional</w:t>
      </w:r>
      <w:r w:rsidRPr="002C0470">
        <w:rPr>
          <w:rFonts w:ascii="Arial" w:hAnsi="Arial" w:cs="Arial"/>
          <w:b w:val="0"/>
          <w:bCs w:val="0"/>
          <w:spacing w:val="-3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Analyst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who</w:t>
      </w:r>
      <w:r w:rsidRPr="002C0470">
        <w:rPr>
          <w:rFonts w:ascii="Arial" w:hAnsi="Arial" w:cs="Arial"/>
          <w:b w:val="0"/>
          <w:bCs w:val="0"/>
          <w:spacing w:val="-6"/>
          <w:sz w:val="24"/>
          <w:szCs w:val="24"/>
          <w:lang w:val="en-GB"/>
        </w:rPr>
        <w:t xml:space="preserve"> </w:t>
      </w:r>
      <w:r w:rsidRPr="002C0470">
        <w:rPr>
          <w:rFonts w:ascii="Arial" w:hAnsi="Arial" w:cs="Arial"/>
          <w:b w:val="0"/>
          <w:bCs w:val="0"/>
          <w:sz w:val="24"/>
          <w:szCs w:val="24"/>
          <w:lang w:val="en-GB"/>
        </w:rPr>
        <w:t>is certified as a supervisor</w:t>
      </w:r>
      <w:r w:rsidR="00171F49">
        <w:rPr>
          <w:rFonts w:ascii="Arial" w:hAnsi="Arial" w:cs="Arial"/>
          <w:b w:val="0"/>
          <w:bCs w:val="0"/>
          <w:sz w:val="24"/>
          <w:szCs w:val="24"/>
          <w:lang w:val="en-GB"/>
        </w:rPr>
        <w:t>.</w:t>
      </w:r>
    </w:p>
    <w:p w14:paraId="692EF9E8" w14:textId="77777777" w:rsidR="00894F3A" w:rsidRDefault="00894F3A" w:rsidP="00171F49">
      <w:pPr>
        <w:pStyle w:val="Heading1"/>
        <w:spacing w:line="360" w:lineRule="auto"/>
        <w:ind w:left="0" w:right="-355"/>
        <w:rPr>
          <w:rFonts w:ascii="Arial" w:hAnsi="Arial" w:cs="Arial"/>
          <w:b w:val="0"/>
          <w:bCs w:val="0"/>
          <w:sz w:val="24"/>
          <w:szCs w:val="24"/>
          <w:lang w:val="en-GB"/>
        </w:rPr>
      </w:pPr>
    </w:p>
    <w:p w14:paraId="227CF630" w14:textId="0AA00831" w:rsidR="004F28FD" w:rsidRDefault="00066388" w:rsidP="007818F4">
      <w:pPr>
        <w:pStyle w:val="Heading1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ADDITIONAL INFORMATION </w:t>
      </w:r>
      <w:r w:rsidR="006E41FA">
        <w:rPr>
          <w:rFonts w:ascii="Arial" w:hAnsi="Arial" w:cs="Arial"/>
          <w:b w:val="0"/>
          <w:bCs w:val="0"/>
          <w:sz w:val="24"/>
          <w:szCs w:val="24"/>
          <w:lang w:val="en-GB"/>
        </w:rPr>
        <w:t xml:space="preserve">(Please complete </w:t>
      </w:r>
      <w:r w:rsidR="00D03F3E">
        <w:rPr>
          <w:rFonts w:ascii="Arial" w:hAnsi="Arial" w:cs="Arial"/>
          <w:b w:val="0"/>
          <w:bCs w:val="0"/>
          <w:sz w:val="24"/>
          <w:szCs w:val="24"/>
          <w:lang w:val="en-GB"/>
        </w:rPr>
        <w:t>if applicable for the period of this report</w:t>
      </w:r>
      <w:r w:rsidR="006E41FA">
        <w:rPr>
          <w:rFonts w:ascii="Arial" w:hAnsi="Arial" w:cs="Arial"/>
          <w:b w:val="0"/>
          <w:bCs w:val="0"/>
          <w:sz w:val="24"/>
          <w:szCs w:val="24"/>
          <w:lang w:val="en-GB"/>
        </w:rPr>
        <w:t>)</w:t>
      </w:r>
      <w:r w:rsidR="00AE4F1C" w:rsidRPr="00AE4F1C">
        <w:rPr>
          <w:rFonts w:ascii="Arial" w:hAnsi="Arial" w:cs="Arial"/>
          <w:sz w:val="24"/>
          <w:szCs w:val="24"/>
          <w:lang w:val="en-GB"/>
        </w:rPr>
        <w:t>:</w:t>
      </w:r>
    </w:p>
    <w:p w14:paraId="19828AB6" w14:textId="1DFFE9B2" w:rsidR="0015047A" w:rsidRPr="0015047A" w:rsidRDefault="0015047A" w:rsidP="00A31D88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pacing w:val="-2"/>
          <w:sz w:val="24"/>
          <w:szCs w:val="24"/>
          <w:lang w:val="en-GB"/>
        </w:rPr>
        <w:t xml:space="preserve">I attended a Written Exam Workshop for Evaluators on </w:t>
      </w:r>
      <w:sdt>
        <w:sdtPr>
          <w:rPr>
            <w:rFonts w:ascii="Arial" w:hAnsi="Arial" w:cs="Arial"/>
            <w:color w:val="1D1B11"/>
            <w:sz w:val="24"/>
            <w:szCs w:val="24"/>
            <w:lang w:val="en-GB"/>
          </w:rPr>
          <w:id w:val="704835428"/>
          <w:placeholder>
            <w:docPart w:val="F97152AF3B2B2D4D8F983CD1C7AC557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to enter a date.</w:t>
          </w:r>
        </w:sdtContent>
      </w:sdt>
    </w:p>
    <w:p w14:paraId="57349542" w14:textId="77777777" w:rsidR="00D03F3E" w:rsidRDefault="003D2641" w:rsidP="00AD1D1E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 xml:space="preserve">I have </w:t>
      </w:r>
      <w:r w:rsidR="00A31D88">
        <w:rPr>
          <w:rFonts w:ascii="Arial" w:hAnsi="Arial" w:cs="Arial"/>
          <w:sz w:val="24"/>
          <w:szCs w:val="24"/>
          <w:lang w:val="en-GB"/>
        </w:rPr>
        <w:t>evaluated</w:t>
      </w:r>
      <w:r>
        <w:rPr>
          <w:rFonts w:ascii="Arial" w:hAnsi="Arial" w:cs="Arial"/>
          <w:sz w:val="24"/>
          <w:szCs w:val="24"/>
          <w:lang w:val="en-GB"/>
        </w:rPr>
        <w:t xml:space="preserve"> (number)</w:t>
      </w:r>
      <w:r w:rsidR="00A31D88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-412552128"/>
          <w:placeholder>
            <w:docPart w:val="9FF01AAB2ADD154284A5C0E3E447EEA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>
        <w:rPr>
          <w:rFonts w:ascii="Arial" w:hAnsi="Arial" w:cs="Arial"/>
          <w:spacing w:val="-2"/>
          <w:sz w:val="24"/>
          <w:szCs w:val="24"/>
          <w:lang w:val="en-GB"/>
        </w:rPr>
        <w:t xml:space="preserve"> written exams</w:t>
      </w:r>
      <w:r w:rsidR="00E20EB1">
        <w:rPr>
          <w:rFonts w:ascii="Arial" w:hAnsi="Arial" w:cs="Arial"/>
          <w:spacing w:val="-2"/>
          <w:sz w:val="24"/>
          <w:szCs w:val="24"/>
          <w:lang w:val="en-GB"/>
        </w:rPr>
        <w:t xml:space="preserve">. </w:t>
      </w:r>
    </w:p>
    <w:p w14:paraId="141C8FC9" w14:textId="49A6D400" w:rsidR="003D2641" w:rsidRPr="00AD1D1E" w:rsidRDefault="00D03F3E" w:rsidP="00AD1D1E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z w:val="24"/>
          <w:szCs w:val="24"/>
          <w:lang w:val="en-GB"/>
        </w:rPr>
        <w:t>M</w:t>
      </w:r>
      <w:r w:rsidR="00AD1D1E" w:rsidRPr="00AE137A">
        <w:rPr>
          <w:rFonts w:ascii="Arial" w:hAnsi="Arial" w:cs="Arial"/>
          <w:sz w:val="24"/>
          <w:szCs w:val="24"/>
          <w:lang w:val="en-GB"/>
        </w:rPr>
        <w:t xml:space="preserve">y first CTA written exam </w:t>
      </w:r>
      <w:r w:rsidR="00AD1D1E">
        <w:rPr>
          <w:rFonts w:ascii="Arial" w:hAnsi="Arial" w:cs="Arial"/>
          <w:sz w:val="24"/>
          <w:szCs w:val="24"/>
          <w:lang w:val="en-GB"/>
        </w:rPr>
        <w:t xml:space="preserve">evaluation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was</w:t>
      </w:r>
      <w:r w:rsidR="00AD1D1E" w:rsidRPr="00AE137A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supervised</w:t>
      </w:r>
      <w:r w:rsidR="00AD1D1E" w:rsidRPr="00AE137A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by</w:t>
      </w:r>
      <w:r w:rsidR="00AD1D1E" w:rsidRPr="00AE137A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AD1D1E" w:rsidRPr="00AE137A">
        <w:rPr>
          <w:rFonts w:ascii="Arial" w:hAnsi="Arial" w:cs="Arial"/>
          <w:sz w:val="24"/>
          <w:szCs w:val="24"/>
          <w:lang w:val="en-GB"/>
        </w:rPr>
        <w:t>(</w:t>
      </w:r>
      <w:r w:rsidR="00AD1D1E" w:rsidRPr="00AE137A">
        <w:rPr>
          <w:rFonts w:ascii="Arial" w:hAnsi="Arial" w:cs="Arial"/>
          <w:i/>
          <w:iCs/>
          <w:sz w:val="24"/>
          <w:szCs w:val="24"/>
          <w:lang w:val="en-GB"/>
        </w:rPr>
        <w:t>name of the supervisor</w:t>
      </w:r>
      <w:r w:rsidR="00AD1D1E" w:rsidRPr="00AE137A">
        <w:rPr>
          <w:rFonts w:ascii="Arial" w:hAnsi="Arial" w:cs="Arial"/>
          <w:sz w:val="24"/>
          <w:szCs w:val="24"/>
          <w:lang w:val="en-GB"/>
        </w:rPr>
        <w:t xml:space="preserve">)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1157724330"/>
          <w:placeholder>
            <w:docPart w:val="C6AEDCE974A47A4F86AA955B625800D2"/>
          </w:placeholder>
          <w:showingPlcHdr/>
        </w:sdtPr>
        <w:sdtEndPr/>
        <w:sdtContent>
          <w:r w:rsidR="00AD1D1E" w:rsidRPr="00AE137A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1C6A604E" w14:textId="67DEB4C0" w:rsidR="00466410" w:rsidRPr="00466410" w:rsidRDefault="00466410" w:rsidP="00AE137A">
      <w:pPr>
        <w:pStyle w:val="BodyText"/>
        <w:numPr>
          <w:ilvl w:val="0"/>
          <w:numId w:val="1"/>
        </w:numPr>
        <w:tabs>
          <w:tab w:val="left" w:pos="6802"/>
          <w:tab w:val="left" w:pos="10770"/>
        </w:tabs>
        <w:spacing w:before="23" w:line="360" w:lineRule="auto"/>
        <w:ind w:left="426" w:right="-355" w:hanging="426"/>
        <w:rPr>
          <w:rFonts w:ascii="Arial" w:hAnsi="Arial" w:cs="Arial"/>
          <w:spacing w:val="-2"/>
          <w:sz w:val="24"/>
          <w:szCs w:val="24"/>
          <w:lang w:val="en-GB"/>
        </w:rPr>
      </w:pPr>
      <w:r>
        <w:rPr>
          <w:rFonts w:ascii="Arial" w:hAnsi="Arial" w:cs="Arial"/>
          <w:spacing w:val="-2"/>
          <w:sz w:val="24"/>
          <w:szCs w:val="24"/>
          <w:lang w:val="en-GB"/>
        </w:rPr>
        <w:t xml:space="preserve">I have received (number of hours) </w:t>
      </w:r>
      <w:sdt>
        <w:sdtPr>
          <w:rPr>
            <w:rFonts w:ascii="Arial" w:hAnsi="Arial" w:cs="Arial"/>
            <w:spacing w:val="-2"/>
            <w:sz w:val="24"/>
            <w:szCs w:val="24"/>
            <w:lang w:val="en-GB"/>
          </w:rPr>
          <w:id w:val="581268408"/>
          <w:placeholder>
            <w:docPart w:val="D6B88611C1115844ACEF3768C6209E49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>
        <w:rPr>
          <w:rFonts w:ascii="Arial" w:hAnsi="Arial" w:cs="Arial"/>
          <w:spacing w:val="-2"/>
          <w:sz w:val="24"/>
          <w:szCs w:val="24"/>
          <w:lang w:val="en-GB"/>
        </w:rPr>
        <w:t xml:space="preserve"> of supervision</w:t>
      </w:r>
      <w:r w:rsidR="007E72C7">
        <w:rPr>
          <w:rFonts w:ascii="Arial" w:hAnsi="Arial" w:cs="Arial"/>
          <w:spacing w:val="-2"/>
          <w:sz w:val="24"/>
          <w:szCs w:val="24"/>
          <w:lang w:val="en-GB"/>
        </w:rPr>
        <w:t xml:space="preserve"> on exam evaluation. </w:t>
      </w:r>
    </w:p>
    <w:p w14:paraId="38EC3EC0" w14:textId="45A7111D" w:rsidR="00FA6B8A" w:rsidRPr="00066388" w:rsidRDefault="005D4DF1" w:rsidP="00066388">
      <w:pPr>
        <w:pStyle w:val="ListParagraph"/>
        <w:numPr>
          <w:ilvl w:val="0"/>
          <w:numId w:val="1"/>
        </w:numPr>
        <w:tabs>
          <w:tab w:val="left" w:pos="379"/>
          <w:tab w:val="left" w:pos="682"/>
          <w:tab w:val="left" w:pos="953"/>
          <w:tab w:val="left" w:pos="5389"/>
        </w:tabs>
        <w:spacing w:before="23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657816680"/>
          <w:placeholder>
            <w:docPart w:val="C3703D7D654F4543A06FE89C56C5C363"/>
          </w:placeholder>
          <w:showingPlcHdr/>
        </w:sdtPr>
        <w:sdtEndPr/>
        <w:sdtContent>
          <w:r w:rsidR="00FA6B8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FA6B8A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of</w:t>
      </w:r>
      <w:r w:rsidR="00FA6B8A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supervisees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to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date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who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have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received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at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least</w:t>
      </w:r>
      <w:r w:rsidR="00FA6B8A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40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hours of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>supervision</w:t>
      </w:r>
      <w:r w:rsidR="00FA6B8A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FA6B8A" w:rsidRPr="00493071">
        <w:rPr>
          <w:rFonts w:ascii="Arial" w:hAnsi="Arial" w:cs="Arial"/>
          <w:sz w:val="24"/>
          <w:szCs w:val="24"/>
          <w:lang w:val="en-GB"/>
        </w:rPr>
        <w:t xml:space="preserve">from </w:t>
      </w:r>
      <w:r w:rsidR="00F64F18">
        <w:rPr>
          <w:rFonts w:ascii="Arial" w:hAnsi="Arial" w:cs="Arial"/>
          <w:spacing w:val="-2"/>
          <w:sz w:val="24"/>
          <w:szCs w:val="24"/>
          <w:lang w:val="en-GB"/>
        </w:rPr>
        <w:t>me</w:t>
      </w:r>
      <w:r w:rsidR="00FA6B8A" w:rsidRPr="00493071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0DC969F3" w14:textId="3FDE514B" w:rsidR="00437E07" w:rsidRPr="00493071" w:rsidRDefault="005D4DF1" w:rsidP="00066388">
      <w:pPr>
        <w:pStyle w:val="ListParagraph"/>
        <w:numPr>
          <w:ilvl w:val="0"/>
          <w:numId w:val="1"/>
        </w:numPr>
        <w:spacing w:before="17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723796877"/>
          <w:placeholder>
            <w:docPart w:val="05C56F45474F4801B1A0F39ABF5A7CA3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new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contracts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signed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 - including transfers</w:t>
      </w:r>
      <w:r w:rsidR="00502455">
        <w:rPr>
          <w:rFonts w:ascii="Arial" w:hAnsi="Arial" w:cs="Arial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– on addendum).</w:t>
      </w:r>
    </w:p>
    <w:p w14:paraId="1FEA5F9C" w14:textId="201FDFB7" w:rsidR="004A70C6" w:rsidRPr="00493071" w:rsidRDefault="005D4DF1" w:rsidP="00066388">
      <w:pPr>
        <w:pStyle w:val="ListParagraph"/>
        <w:numPr>
          <w:ilvl w:val="0"/>
          <w:numId w:val="1"/>
        </w:numPr>
        <w:spacing w:before="17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sz w:val="24"/>
            <w:szCs w:val="24"/>
            <w:lang w:val="en-GB"/>
          </w:rPr>
          <w:id w:val="1961299189"/>
          <w:placeholder>
            <w:docPart w:val="D79BCA17409149239E29B383D46341AD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4A70C6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contracts</w:t>
      </w:r>
      <w:r w:rsidR="004A70C6"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terminated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</w:t>
      </w:r>
      <w:r w:rsidR="004A70C6" w:rsidRPr="00493071">
        <w:rPr>
          <w:rFonts w:ascii="Arial" w:hAnsi="Arial" w:cs="Arial"/>
          <w:spacing w:val="7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10"/>
          <w:sz w:val="24"/>
          <w:szCs w:val="24"/>
          <w:lang w:val="en-GB"/>
        </w:rPr>
        <w:t xml:space="preserve">–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including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transfers</w:t>
      </w:r>
      <w:r w:rsidR="00502455">
        <w:rPr>
          <w:rFonts w:ascii="Arial" w:hAnsi="Arial" w:cs="Arial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–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</w:t>
      </w:r>
      <w:r w:rsidR="00D03F3E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765F1C43" w14:textId="15CABBA0" w:rsidR="00DC44CF" w:rsidRPr="00A31D88" w:rsidRDefault="005D4DF1" w:rsidP="00DC44CF">
      <w:pPr>
        <w:pStyle w:val="ListParagraph"/>
        <w:numPr>
          <w:ilvl w:val="0"/>
          <w:numId w:val="1"/>
        </w:numPr>
        <w:spacing w:before="18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355856223"/>
          <w:placeholder>
            <w:docPart w:val="9DBC82FF683D4AEBB4FE87C903F99E5D"/>
          </w:placeholder>
          <w:showingPlcHdr/>
        </w:sdtPr>
        <w:sdtEndPr/>
        <w:sdtContent>
          <w:r w:rsidR="004A70C6" w:rsidRPr="00A31D88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A31D88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A31D88">
        <w:rPr>
          <w:rFonts w:ascii="Arial" w:hAnsi="Arial" w:cs="Arial"/>
          <w:sz w:val="24"/>
          <w:szCs w:val="24"/>
          <w:lang w:val="en-GB"/>
        </w:rPr>
        <w:t>n</w:t>
      </w:r>
      <w:r w:rsidR="004A70C6" w:rsidRPr="00A31D88">
        <w:rPr>
          <w:rFonts w:ascii="Arial" w:hAnsi="Arial" w:cs="Arial"/>
          <w:sz w:val="24"/>
          <w:szCs w:val="24"/>
          <w:lang w:val="en-GB"/>
        </w:rPr>
        <w:t>umber</w:t>
      </w:r>
      <w:r w:rsidR="004A70C6" w:rsidRPr="00A31D8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of</w:t>
      </w:r>
      <w:r w:rsidR="004A70C6" w:rsidRPr="00A31D88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A31D88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Transactional</w:t>
      </w:r>
      <w:r w:rsidR="004A70C6" w:rsidRPr="00A31D88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A31D88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trainees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examined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passed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(list</w:t>
      </w:r>
      <w:r w:rsidR="004A70C6" w:rsidRPr="00A31D88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names</w:t>
      </w:r>
      <w:r w:rsidR="004A70C6" w:rsidRPr="00A31D88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A31D88">
        <w:rPr>
          <w:rFonts w:ascii="Arial" w:hAnsi="Arial" w:cs="Arial"/>
          <w:sz w:val="24"/>
          <w:szCs w:val="24"/>
          <w:lang w:val="en-GB"/>
        </w:rPr>
        <w:t>and dates passed on addendum).</w:t>
      </w:r>
    </w:p>
    <w:p w14:paraId="7569C695" w14:textId="24895549" w:rsidR="004A70C6" w:rsidRPr="007818F4" w:rsidRDefault="005D4DF1" w:rsidP="00066388">
      <w:pPr>
        <w:pStyle w:val="ListParagraph"/>
        <w:numPr>
          <w:ilvl w:val="0"/>
          <w:numId w:val="1"/>
        </w:numPr>
        <w:spacing w:before="9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2101130939"/>
          <w:placeholder>
            <w:docPart w:val="23732C779B7B4559A91A5BF082BC6DA9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n</w:t>
      </w:r>
      <w:r w:rsidR="004A70C6" w:rsidRPr="00493071">
        <w:rPr>
          <w:rFonts w:ascii="Arial" w:hAnsi="Arial" w:cs="Arial"/>
          <w:sz w:val="24"/>
          <w:szCs w:val="24"/>
          <w:lang w:val="en-GB"/>
        </w:rPr>
        <w:t>umber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Transaction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Analyst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trainees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examined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lastRenderedPageBreak/>
        <w:t>and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deferred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names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and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dates</w:t>
      </w:r>
      <w:r w:rsidR="00437E07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deferred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on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</w:t>
      </w:r>
      <w:r w:rsidR="00DC44CF">
        <w:rPr>
          <w:rFonts w:ascii="Arial" w:hAnsi="Arial" w:cs="Arial"/>
          <w:spacing w:val="-2"/>
          <w:sz w:val="24"/>
          <w:szCs w:val="24"/>
          <w:lang w:val="en-GB"/>
        </w:rPr>
        <w:t>.</w:t>
      </w:r>
    </w:p>
    <w:p w14:paraId="3012D9E7" w14:textId="6102699D" w:rsidR="007818F4" w:rsidRPr="00493071" w:rsidRDefault="005D4DF1" w:rsidP="00066388">
      <w:pPr>
        <w:pStyle w:val="ListParagraph"/>
        <w:numPr>
          <w:ilvl w:val="0"/>
          <w:numId w:val="1"/>
        </w:numPr>
        <w:spacing w:before="9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-2061707485"/>
          <w:placeholder>
            <w:docPart w:val="C7D7BA5839225341AEFD7F913FC8B5C7"/>
          </w:placeholder>
          <w:showingPlcHdr/>
        </w:sdtPr>
        <w:sdtEndPr/>
        <w:sdtContent>
          <w:r w:rsidR="007818F4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7818F4" w:rsidRPr="00493071">
        <w:rPr>
          <w:rFonts w:ascii="Arial" w:hAnsi="Arial" w:cs="Arial"/>
          <w:sz w:val="24"/>
          <w:szCs w:val="24"/>
          <w:lang w:val="en-GB"/>
        </w:rPr>
        <w:t xml:space="preserve"> number</w:t>
      </w:r>
      <w:r w:rsidR="007818F4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of</w:t>
      </w:r>
      <w:r w:rsidR="007818F4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active</w:t>
      </w:r>
      <w:r w:rsidR="007818F4" w:rsidRPr="00493071">
        <w:rPr>
          <w:rFonts w:ascii="Arial" w:hAnsi="Arial" w:cs="Arial"/>
          <w:spacing w:val="-9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Certified</w:t>
      </w:r>
      <w:r w:rsidR="007818F4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Transactional Analyst</w:t>
      </w:r>
      <w:r w:rsidR="007818F4"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="007818F4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7818F4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contracts.</w:t>
      </w:r>
    </w:p>
    <w:p w14:paraId="75F44B65" w14:textId="4B40A1E9" w:rsidR="004A70C6" w:rsidRPr="00493071" w:rsidRDefault="005D4DF1" w:rsidP="00066388">
      <w:pPr>
        <w:pStyle w:val="ListParagraph"/>
        <w:numPr>
          <w:ilvl w:val="0"/>
          <w:numId w:val="1"/>
        </w:numPr>
        <w:spacing w:before="22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927693292"/>
          <w:placeholder>
            <w:docPart w:val="F2D3D6D1DDE94C2ABCF868D9C6A29F7B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h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continuing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education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coursework and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/or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related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training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events</w:t>
      </w:r>
      <w:r w:rsidR="00DC44CF">
        <w:rPr>
          <w:rFonts w:ascii="Arial" w:hAnsi="Arial" w:cs="Arial"/>
          <w:sz w:val="24"/>
          <w:szCs w:val="24"/>
          <w:lang w:val="en-GB"/>
        </w:rPr>
        <w:t xml:space="preserve"> </w:t>
      </w:r>
      <w:r w:rsidR="00502455">
        <w:rPr>
          <w:rFonts w:ascii="Arial" w:hAnsi="Arial" w:cs="Arial"/>
          <w:sz w:val="24"/>
          <w:szCs w:val="24"/>
          <w:lang w:val="en-GB"/>
        </w:rPr>
        <w:t>I</w:t>
      </w:r>
      <w:r w:rsidR="00DC44CF">
        <w:rPr>
          <w:rFonts w:ascii="Arial" w:hAnsi="Arial" w:cs="Arial"/>
          <w:sz w:val="24"/>
          <w:szCs w:val="24"/>
          <w:lang w:val="en-GB"/>
        </w:rPr>
        <w:t xml:space="preserve"> have attended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(list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on </w:t>
      </w:r>
      <w:r w:rsidR="004A70C6" w:rsidRPr="00493071">
        <w:rPr>
          <w:rFonts w:ascii="Arial" w:hAnsi="Arial" w:cs="Arial"/>
          <w:spacing w:val="-2"/>
          <w:sz w:val="24"/>
          <w:szCs w:val="24"/>
          <w:lang w:val="en-GB"/>
        </w:rPr>
        <w:t>addendum).</w:t>
      </w:r>
    </w:p>
    <w:p w14:paraId="0C165256" w14:textId="6B63B463" w:rsidR="00437E07" w:rsidRPr="00493071" w:rsidRDefault="005D4DF1" w:rsidP="00066388">
      <w:pPr>
        <w:pStyle w:val="ListParagraph"/>
        <w:numPr>
          <w:ilvl w:val="0"/>
          <w:numId w:val="1"/>
        </w:numPr>
        <w:spacing w:before="11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rFonts w:ascii="Arial" w:hAnsi="Arial" w:cs="Arial"/>
            <w:sz w:val="24"/>
            <w:szCs w:val="24"/>
            <w:lang w:val="en-GB"/>
          </w:rPr>
          <w:id w:val="1924372177"/>
          <w:placeholder>
            <w:docPart w:val="98505AA92E6F410383DC74472779C440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h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ours</w:t>
      </w:r>
      <w:r w:rsidR="004A70C6"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TA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services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provided in</w:t>
      </w:r>
      <w:r w:rsidR="004A70C6"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="00502455">
        <w:rPr>
          <w:rFonts w:ascii="Arial" w:hAnsi="Arial" w:cs="Arial"/>
          <w:sz w:val="24"/>
          <w:szCs w:val="24"/>
          <w:lang w:val="en-GB"/>
        </w:rPr>
        <w:t>my</w:t>
      </w:r>
      <w:r w:rsidR="004A70C6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area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of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speciality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since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becoming</w:t>
      </w:r>
      <w:r w:rsidR="004A70C6"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a</w:t>
      </w:r>
      <w:r w:rsidR="004A70C6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="004A70C6" w:rsidRPr="00493071">
        <w:rPr>
          <w:rFonts w:ascii="Arial" w:hAnsi="Arial" w:cs="Arial"/>
          <w:sz w:val="24"/>
          <w:szCs w:val="24"/>
          <w:lang w:val="en-GB"/>
        </w:rPr>
        <w:t>Certified Transactional Analyst.</w:t>
      </w:r>
    </w:p>
    <w:p w14:paraId="0D486F76" w14:textId="14DD6271" w:rsidR="004A70C6" w:rsidRPr="00493071" w:rsidRDefault="005D4DF1" w:rsidP="00066388">
      <w:pPr>
        <w:pStyle w:val="ListParagraph"/>
        <w:numPr>
          <w:ilvl w:val="0"/>
          <w:numId w:val="1"/>
        </w:numPr>
        <w:spacing w:before="11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sdt>
        <w:sdtPr>
          <w:rPr>
            <w:sz w:val="24"/>
            <w:szCs w:val="24"/>
            <w:lang w:val="en-GB"/>
          </w:rPr>
          <w:id w:val="14439240"/>
          <w:placeholder>
            <w:docPart w:val="88F8A8BDC38C408DBBDAFF88D2BAE11A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r w:rsidR="00437E07" w:rsidRPr="00493071">
        <w:rPr>
          <w:rFonts w:ascii="Arial" w:hAnsi="Arial" w:cs="Arial"/>
          <w:sz w:val="24"/>
          <w:szCs w:val="24"/>
          <w:lang w:val="en-GB"/>
        </w:rPr>
        <w:t>n</w:t>
      </w:r>
      <w:r w:rsidR="004A70C6" w:rsidRPr="00493071">
        <w:rPr>
          <w:rFonts w:ascii="Arial" w:hAnsi="Arial" w:cs="Arial"/>
          <w:sz w:val="24"/>
          <w:szCs w:val="24"/>
          <w:lang w:val="en-GB"/>
        </w:rPr>
        <w:t xml:space="preserve">umber of times served as an examiner or assisted with examinations. Dates </w:t>
      </w:r>
      <w:sdt>
        <w:sdtPr>
          <w:rPr>
            <w:sz w:val="24"/>
            <w:szCs w:val="24"/>
            <w:lang w:val="en-GB"/>
          </w:rPr>
          <w:id w:val="-1435665576"/>
          <w:placeholder>
            <w:docPart w:val="2F5BC8E7DDAA4F2DB861A698FF5A0778"/>
          </w:placeholder>
          <w:showingPlcHdr/>
        </w:sdtPr>
        <w:sdtEndPr/>
        <w:sdtContent>
          <w:r w:rsidR="004A70C6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2EE8B7AB" w14:textId="71AAEB3E" w:rsidR="004A70C6" w:rsidRPr="00493071" w:rsidRDefault="004A70C6" w:rsidP="00066388">
      <w:pPr>
        <w:pStyle w:val="ListParagraph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On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addendum,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please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list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and/or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describe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any of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following activities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which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 have been engaged</w:t>
      </w:r>
      <w:r w:rsidR="00117717">
        <w:rPr>
          <w:rFonts w:ascii="Arial" w:hAnsi="Arial" w:cs="Arial"/>
          <w:sz w:val="24"/>
          <w:szCs w:val="24"/>
          <w:lang w:val="en-GB"/>
        </w:rPr>
        <w:t xml:space="preserve"> e.g</w:t>
      </w:r>
      <w:r w:rsidRPr="00493071">
        <w:rPr>
          <w:rFonts w:ascii="Arial" w:hAnsi="Arial" w:cs="Arial"/>
          <w:sz w:val="24"/>
          <w:szCs w:val="24"/>
          <w:lang w:val="en-GB"/>
        </w:rPr>
        <w:t>:</w:t>
      </w:r>
    </w:p>
    <w:p w14:paraId="30DADEA2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Seminar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(TA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202)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leadership</w:t>
      </w:r>
    </w:p>
    <w:p w14:paraId="579BB994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19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Initiation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TA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program</w:t>
      </w:r>
    </w:p>
    <w:p w14:paraId="0C2B3C9C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3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Professional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article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published.</w:t>
      </w:r>
    </w:p>
    <w:p w14:paraId="71C0D7FA" w14:textId="77777777" w:rsidR="004A70C6" w:rsidRPr="00493071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3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Research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initiated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or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reported.</w:t>
      </w:r>
    </w:p>
    <w:p w14:paraId="0CE88DBE" w14:textId="5A0231AE" w:rsidR="004F38F0" w:rsidRPr="00DC44CF" w:rsidRDefault="004A70C6" w:rsidP="00DC44CF">
      <w:pPr>
        <w:pStyle w:val="ListParagraph"/>
        <w:numPr>
          <w:ilvl w:val="1"/>
          <w:numId w:val="5"/>
        </w:numPr>
        <w:tabs>
          <w:tab w:val="left" w:pos="1134"/>
        </w:tabs>
        <w:spacing w:before="22" w:line="360" w:lineRule="auto"/>
        <w:ind w:left="426" w:right="-355" w:firstLine="0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Hono</w:t>
      </w:r>
      <w:r w:rsidR="00DC44CF">
        <w:rPr>
          <w:rFonts w:ascii="Arial" w:hAnsi="Arial" w:cs="Arial"/>
          <w:sz w:val="24"/>
          <w:szCs w:val="24"/>
          <w:lang w:val="en-GB"/>
        </w:rPr>
        <w:t>u</w:t>
      </w:r>
      <w:r w:rsidRPr="00493071">
        <w:rPr>
          <w:rFonts w:ascii="Arial" w:hAnsi="Arial" w:cs="Arial"/>
          <w:sz w:val="24"/>
          <w:szCs w:val="24"/>
          <w:lang w:val="en-GB"/>
        </w:rPr>
        <w:t>rs</w:t>
      </w:r>
      <w:r w:rsidRPr="00493071">
        <w:rPr>
          <w:rFonts w:ascii="Arial" w:hAnsi="Arial" w:cs="Arial"/>
          <w:spacing w:val="-8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attained.</w:t>
      </w:r>
    </w:p>
    <w:p w14:paraId="121F82B5" w14:textId="1129D54C" w:rsidR="004A70C6" w:rsidRPr="00493071" w:rsidRDefault="004A70C6" w:rsidP="00066388">
      <w:pPr>
        <w:pStyle w:val="ListParagraph"/>
        <w:numPr>
          <w:ilvl w:val="0"/>
          <w:numId w:val="1"/>
        </w:numPr>
        <w:tabs>
          <w:tab w:val="left" w:pos="508"/>
          <w:tab w:val="left" w:pos="510"/>
          <w:tab w:val="left" w:pos="1083"/>
          <w:tab w:val="left" w:pos="9147"/>
        </w:tabs>
        <w:spacing w:before="23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Indicate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advanced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educational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degree(s)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hold,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specifying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area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which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hold them.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867190996"/>
          <w:placeholder>
            <w:docPart w:val="22CFBBD3C61C4EF1962FB6F052779DEB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DE6061C" w14:textId="2138C777" w:rsidR="004A70C6" w:rsidRPr="00493071" w:rsidRDefault="004A70C6" w:rsidP="00066388">
      <w:pPr>
        <w:pStyle w:val="ListParagraph"/>
        <w:numPr>
          <w:ilvl w:val="0"/>
          <w:numId w:val="1"/>
        </w:numPr>
        <w:tabs>
          <w:tab w:val="left" w:pos="508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information</w:t>
      </w:r>
      <w:r w:rsidR="00DC44CF">
        <w:rPr>
          <w:rFonts w:ascii="Arial" w:hAnsi="Arial" w:cs="Arial"/>
          <w:spacing w:val="-2"/>
          <w:sz w:val="24"/>
          <w:szCs w:val="24"/>
          <w:lang w:val="en-GB"/>
        </w:rPr>
        <w:t>:</w:t>
      </w:r>
    </w:p>
    <w:p w14:paraId="5C854E64" w14:textId="17BC0A45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709"/>
        </w:tabs>
        <w:spacing w:before="23" w:line="360" w:lineRule="auto"/>
        <w:ind w:left="426" w:right="-355" w:hanging="426"/>
        <w:rPr>
          <w:rFonts w:ascii="Arial" w:hAnsi="Arial" w:cs="Arial"/>
          <w:b/>
          <w:bCs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Does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home state or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country require a license </w:t>
      </w:r>
      <w:proofErr w:type="gramStart"/>
      <w:r w:rsidRPr="00493071">
        <w:rPr>
          <w:rFonts w:ascii="Arial" w:hAnsi="Arial" w:cs="Arial"/>
          <w:sz w:val="24"/>
          <w:szCs w:val="24"/>
          <w:lang w:val="en-GB"/>
        </w:rPr>
        <w:t>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order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for</w:t>
      </w:r>
      <w:proofErr w:type="gramEnd"/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practice 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="004F38F0" w:rsidRPr="00493071">
        <w:rPr>
          <w:rFonts w:ascii="Arial" w:hAnsi="Arial" w:cs="Arial"/>
          <w:spacing w:val="-1"/>
          <w:sz w:val="24"/>
          <w:szCs w:val="24"/>
          <w:lang w:val="en-GB"/>
        </w:rPr>
        <w:tab/>
      </w:r>
      <w:r w:rsidRPr="00493071">
        <w:rPr>
          <w:rFonts w:ascii="Arial" w:hAnsi="Arial" w:cs="Arial"/>
          <w:sz w:val="24"/>
          <w:szCs w:val="24"/>
          <w:lang w:val="en-GB"/>
        </w:rPr>
        <w:t xml:space="preserve">area of specialization? Yes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93320563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Pr="00493071">
            <w:rPr>
              <w:rFonts w:ascii="Segoe UI Symbol" w:eastAsia="MS Gothic" w:hAnsi="Segoe UI Symbol" w:cs="Segoe UI Symbol"/>
              <w:sz w:val="24"/>
              <w:szCs w:val="24"/>
              <w:lang w:val="en-GB"/>
            </w:rPr>
            <w:t>☐</w:t>
          </w:r>
        </w:sdtContent>
      </w:sdt>
      <w:r w:rsidRPr="00493071">
        <w:rPr>
          <w:rFonts w:ascii="Arial" w:hAnsi="Arial" w:cs="Arial"/>
          <w:sz w:val="24"/>
          <w:szCs w:val="24"/>
          <w:lang w:val="en-GB"/>
        </w:rPr>
        <w:t xml:space="preserve"> No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5736780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4F38F0" w:rsidRPr="00493071">
            <w:rPr>
              <w:rFonts w:ascii="MS Gothic" w:eastAsia="MS Gothic" w:hAnsi="MS Gothic" w:cs="Arial"/>
              <w:sz w:val="24"/>
              <w:szCs w:val="24"/>
              <w:lang w:val="en-GB"/>
            </w:rPr>
            <w:t>☐</w:t>
          </w:r>
        </w:sdtContent>
      </w:sdt>
    </w:p>
    <w:p w14:paraId="011D3397" w14:textId="5779C1D4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 licensed, indicate the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type of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 and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your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>number: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202715265"/>
          <w:placeholder>
            <w:docPart w:val="37171766D1EB174683E989155C6E47FC"/>
          </w:placeholder>
          <w:showingPlcHdr/>
        </w:sdtPr>
        <w:sdtEndPr/>
        <w:sdtContent>
          <w:r w:rsidR="005A7792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850D27D" w14:textId="77777777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  <w:tab w:val="left" w:pos="8782"/>
        </w:tabs>
        <w:spacing w:before="46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is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required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and 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are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not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licensed,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describe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the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legal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coverage</w:t>
      </w:r>
      <w:r w:rsidRPr="00493071">
        <w:rPr>
          <w:rFonts w:ascii="Arial" w:hAnsi="Arial" w:cs="Arial"/>
          <w:spacing w:val="-6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have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for</w:t>
      </w:r>
      <w:r w:rsidRPr="00493071">
        <w:rPr>
          <w:rFonts w:ascii="Arial" w:hAnsi="Arial" w:cs="Arial"/>
          <w:spacing w:val="-7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 xml:space="preserve">your practice: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726493699"/>
          <w:placeholder>
            <w:docPart w:val="F91EF7DED3C04019BE86051C84C01182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2FA7ECD0" w14:textId="77777777" w:rsidR="004A70C6" w:rsidRPr="00493071" w:rsidRDefault="004A70C6" w:rsidP="00066388">
      <w:pPr>
        <w:pStyle w:val="ListParagraph"/>
        <w:numPr>
          <w:ilvl w:val="1"/>
          <w:numId w:val="5"/>
        </w:numPr>
        <w:tabs>
          <w:tab w:val="left" w:pos="384"/>
          <w:tab w:val="left" w:pos="709"/>
        </w:tabs>
        <w:spacing w:before="10"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intend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obtain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a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license,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indicate the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type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of</w:t>
      </w:r>
      <w:r w:rsidRPr="00493071">
        <w:rPr>
          <w:rFonts w:ascii="Arial" w:hAnsi="Arial" w:cs="Arial"/>
          <w:spacing w:val="-1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license and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when</w:t>
      </w:r>
      <w:r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you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plan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to</w:t>
      </w:r>
      <w:r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z w:val="24"/>
          <w:szCs w:val="24"/>
          <w:lang w:val="en-GB"/>
        </w:rPr>
        <w:t>obtain</w:t>
      </w:r>
      <w:r w:rsidRPr="00493071">
        <w:rPr>
          <w:rFonts w:ascii="Arial" w:hAnsi="Arial" w:cs="Arial"/>
          <w:spacing w:val="-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spacing w:val="-5"/>
          <w:sz w:val="24"/>
          <w:szCs w:val="24"/>
          <w:lang w:val="en-GB"/>
        </w:rPr>
        <w:t xml:space="preserve">it: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333441814"/>
          <w:placeholder>
            <w:docPart w:val="B6F55084C51344C2B84E0869D0B382BA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5834BFFA" w14:textId="4BDDCF63" w:rsidR="004A70C6" w:rsidRPr="00493071" w:rsidRDefault="00493071" w:rsidP="00066388">
      <w:pPr>
        <w:pStyle w:val="BodyText"/>
        <w:numPr>
          <w:ilvl w:val="0"/>
          <w:numId w:val="1"/>
        </w:numPr>
        <w:spacing w:line="360" w:lineRule="auto"/>
        <w:ind w:left="426" w:right="-355" w:hanging="426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sz w:val="24"/>
          <w:szCs w:val="24"/>
          <w:lang w:val="en-GB"/>
        </w:rPr>
        <w:t>I</w:t>
      </w:r>
      <w:r w:rsidR="00E46A6B" w:rsidRPr="00493071">
        <w:rPr>
          <w:rFonts w:ascii="Arial" w:hAnsi="Arial" w:cs="Arial"/>
          <w:sz w:val="24"/>
          <w:szCs w:val="24"/>
          <w:lang w:val="en-GB"/>
        </w:rPr>
        <w:t>n</w:t>
      </w:r>
      <w:r w:rsidR="00E46A6B" w:rsidRPr="00493071">
        <w:rPr>
          <w:rFonts w:ascii="Arial" w:hAnsi="Arial" w:cs="Arial"/>
          <w:spacing w:val="-4"/>
          <w:sz w:val="24"/>
          <w:szCs w:val="24"/>
          <w:lang w:val="en-GB"/>
        </w:rPr>
        <w:t xml:space="preserve"> </w:t>
      </w:r>
      <w:r w:rsidR="00E46A6B" w:rsidRPr="00493071">
        <w:rPr>
          <w:rFonts w:ascii="Arial" w:hAnsi="Arial" w:cs="Arial"/>
          <w:sz w:val="24"/>
          <w:szCs w:val="24"/>
          <w:lang w:val="en-GB"/>
        </w:rPr>
        <w:t>your</w:t>
      </w:r>
      <w:r w:rsidR="00E46A6B" w:rsidRPr="00493071">
        <w:rPr>
          <w:rFonts w:ascii="Arial" w:hAnsi="Arial" w:cs="Arial"/>
          <w:spacing w:val="-3"/>
          <w:sz w:val="24"/>
          <w:szCs w:val="24"/>
          <w:lang w:val="en-GB"/>
        </w:rPr>
        <w:t xml:space="preserve"> </w:t>
      </w:r>
      <w:proofErr w:type="gramStart"/>
      <w:r w:rsidR="00E46A6B" w:rsidRPr="00493071">
        <w:rPr>
          <w:rFonts w:ascii="Arial" w:hAnsi="Arial" w:cs="Arial"/>
          <w:sz w:val="24"/>
          <w:szCs w:val="24"/>
          <w:lang w:val="en-GB"/>
        </w:rPr>
        <w:t>addendum</w:t>
      </w:r>
      <w:proofErr w:type="gramEnd"/>
      <w:r w:rsidR="00E46A6B" w:rsidRPr="00493071">
        <w:rPr>
          <w:rFonts w:ascii="Arial" w:hAnsi="Arial" w:cs="Arial"/>
          <w:sz w:val="24"/>
          <w:szCs w:val="24"/>
          <w:lang w:val="en-GB"/>
        </w:rPr>
        <w:t xml:space="preserve"> please include an updated Expression of Needs Form 13.4.7 (if applicable)</w:t>
      </w:r>
      <w:r w:rsidRPr="00493071">
        <w:rPr>
          <w:rFonts w:ascii="Arial" w:hAnsi="Arial" w:cs="Arial"/>
          <w:sz w:val="24"/>
          <w:szCs w:val="24"/>
          <w:lang w:val="en-GB"/>
        </w:rPr>
        <w:t>.</w:t>
      </w:r>
    </w:p>
    <w:p w14:paraId="632AAA28" w14:textId="77777777" w:rsidR="000E5391" w:rsidRDefault="000E5391" w:rsidP="000E5391">
      <w:pPr>
        <w:pStyle w:val="BodyText"/>
        <w:spacing w:line="360" w:lineRule="auto"/>
        <w:ind w:left="0" w:right="-355"/>
        <w:rPr>
          <w:rFonts w:ascii="Arial" w:hAnsi="Arial" w:cs="Arial"/>
          <w:color w:val="1D1B11"/>
          <w:sz w:val="24"/>
          <w:szCs w:val="24"/>
          <w:lang w:val="en-GB"/>
        </w:rPr>
      </w:pPr>
    </w:p>
    <w:p w14:paraId="7AB5C08B" w14:textId="7767EC19" w:rsidR="004A70C6" w:rsidRPr="00493071" w:rsidRDefault="004A70C6" w:rsidP="000E5391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color w:val="1D1B11"/>
          <w:sz w:val="24"/>
          <w:szCs w:val="24"/>
          <w:lang w:val="en-GB"/>
        </w:rPr>
        <w:t>Signed</w:t>
      </w:r>
      <w:r w:rsidRPr="00493071">
        <w:rPr>
          <w:rFonts w:ascii="Arial" w:hAnsi="Arial" w:cs="Arial"/>
          <w:color w:val="1D1B11"/>
          <w:spacing w:val="-3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z w:val="24"/>
          <w:szCs w:val="24"/>
          <w:lang w:val="en-GB"/>
        </w:rPr>
        <w:t>by</w:t>
      </w:r>
      <w:r w:rsidRPr="0049307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pacing w:val="-2"/>
          <w:sz w:val="24"/>
          <w:szCs w:val="24"/>
          <w:lang w:val="en-GB"/>
        </w:rPr>
        <w:t xml:space="preserve">PTSTA: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298808996"/>
          <w:placeholder>
            <w:docPart w:val="C21FDE9F84EE4F159695753082E3BA68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262EDA">
        <w:rPr>
          <w:rFonts w:ascii="Arial" w:hAnsi="Arial" w:cs="Arial"/>
          <w:sz w:val="24"/>
          <w:szCs w:val="24"/>
          <w:lang w:val="en-GB"/>
        </w:rPr>
        <w:tab/>
        <w:t xml:space="preserve">Date: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487068453"/>
          <w:placeholder>
            <w:docPart w:val="E5B776B07BFD734EA05115AE484813AC"/>
          </w:placeholder>
          <w:showingPlcHdr/>
        </w:sdtPr>
        <w:sdtContent>
          <w:r w:rsidR="00262ED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p w14:paraId="7AF4E478" w14:textId="44DF54D1" w:rsidR="004F38F0" w:rsidRPr="00493071" w:rsidRDefault="004A70C6" w:rsidP="00035C88">
      <w:pPr>
        <w:pStyle w:val="BodyText"/>
        <w:spacing w:line="360" w:lineRule="auto"/>
        <w:ind w:left="0" w:right="-355"/>
        <w:rPr>
          <w:rFonts w:ascii="Arial" w:hAnsi="Arial" w:cs="Arial"/>
          <w:sz w:val="24"/>
          <w:szCs w:val="24"/>
          <w:lang w:val="en-GB"/>
        </w:rPr>
      </w:pPr>
      <w:r w:rsidRPr="00493071">
        <w:rPr>
          <w:rFonts w:ascii="Arial" w:hAnsi="Arial" w:cs="Arial"/>
          <w:color w:val="1D1B11"/>
          <w:sz w:val="24"/>
          <w:szCs w:val="24"/>
          <w:lang w:val="en-GB"/>
        </w:rPr>
        <w:t>Signed</w:t>
      </w:r>
      <w:r w:rsidRPr="00493071">
        <w:rPr>
          <w:rFonts w:ascii="Arial" w:hAnsi="Arial" w:cs="Arial"/>
          <w:color w:val="1D1B11"/>
          <w:spacing w:val="-5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z w:val="24"/>
          <w:szCs w:val="24"/>
          <w:lang w:val="en-GB"/>
        </w:rPr>
        <w:t>by</w:t>
      </w:r>
      <w:r w:rsidRPr="00493071">
        <w:rPr>
          <w:rFonts w:ascii="Arial" w:hAnsi="Arial" w:cs="Arial"/>
          <w:color w:val="1D1B11"/>
          <w:spacing w:val="2"/>
          <w:sz w:val="24"/>
          <w:szCs w:val="24"/>
          <w:lang w:val="en-GB"/>
        </w:rPr>
        <w:t xml:space="preserve"> </w:t>
      </w:r>
      <w:r w:rsidRPr="00493071">
        <w:rPr>
          <w:rFonts w:ascii="Arial" w:hAnsi="Arial" w:cs="Arial"/>
          <w:color w:val="1D1B11"/>
          <w:spacing w:val="-4"/>
          <w:sz w:val="24"/>
          <w:szCs w:val="24"/>
          <w:lang w:val="en-GB"/>
        </w:rPr>
        <w:t xml:space="preserve">TSTA: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-130952557"/>
          <w:placeholder>
            <w:docPart w:val="9B9DC8B2AD1C4DEBAE2C4D3630024854"/>
          </w:placeholder>
          <w:showingPlcHdr/>
        </w:sdtPr>
        <w:sdtEndPr/>
        <w:sdtContent>
          <w:r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  <w:r w:rsidR="00262EDA">
        <w:rPr>
          <w:rFonts w:ascii="Arial" w:hAnsi="Arial" w:cs="Arial"/>
          <w:sz w:val="24"/>
          <w:szCs w:val="24"/>
          <w:lang w:val="en-GB"/>
        </w:rPr>
        <w:tab/>
      </w:r>
      <w:r w:rsidR="00262EDA">
        <w:rPr>
          <w:rFonts w:ascii="Arial" w:hAnsi="Arial" w:cs="Arial"/>
          <w:sz w:val="24"/>
          <w:szCs w:val="24"/>
          <w:lang w:val="en-GB"/>
        </w:rPr>
        <w:tab/>
      </w:r>
      <w:r w:rsidR="00262EDA">
        <w:rPr>
          <w:rFonts w:ascii="Arial" w:hAnsi="Arial" w:cs="Arial"/>
          <w:sz w:val="24"/>
          <w:szCs w:val="24"/>
          <w:lang w:val="en-GB"/>
        </w:rPr>
        <w:t xml:space="preserve">Date: </w:t>
      </w:r>
      <w:sdt>
        <w:sdtPr>
          <w:rPr>
            <w:rFonts w:ascii="Arial" w:hAnsi="Arial" w:cs="Arial"/>
            <w:sz w:val="24"/>
            <w:szCs w:val="24"/>
            <w:lang w:val="en-GB"/>
          </w:rPr>
          <w:id w:val="203527502"/>
          <w:placeholder>
            <w:docPart w:val="DB8FBD5E51FC55419DDE301E61096F0C"/>
          </w:placeholder>
          <w:showingPlcHdr/>
        </w:sdtPr>
        <w:sdtContent>
          <w:r w:rsidR="00262EDA" w:rsidRPr="00493071">
            <w:rPr>
              <w:rStyle w:val="PlaceholderText"/>
              <w:rFonts w:ascii="Arial" w:hAnsi="Arial" w:cs="Arial"/>
              <w:color w:val="0070C0"/>
              <w:sz w:val="24"/>
              <w:szCs w:val="24"/>
              <w:lang w:val="en-GB"/>
            </w:rPr>
            <w:t>Click or tap here to enter text.</w:t>
          </w:r>
        </w:sdtContent>
      </w:sdt>
    </w:p>
    <w:sectPr w:rsidR="004F38F0" w:rsidRPr="00493071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21370" w14:textId="77777777" w:rsidR="007F3531" w:rsidRDefault="007F3531" w:rsidP="00262F88">
      <w:r>
        <w:separator/>
      </w:r>
    </w:p>
  </w:endnote>
  <w:endnote w:type="continuationSeparator" w:id="0">
    <w:p w14:paraId="19B8D7DE" w14:textId="77777777" w:rsidR="007F3531" w:rsidRDefault="007F3531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258882683"/>
      <w:docPartObj>
        <w:docPartGallery w:val="Page Numbers (Bottom of Page)"/>
        <w:docPartUnique/>
      </w:docPartObj>
    </w:sdtPr>
    <w:sdtContent>
      <w:p w14:paraId="579C73BA" w14:textId="1E96513D" w:rsidR="00DC1DDB" w:rsidRDefault="00DC1DDB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01CF46" w14:textId="77777777" w:rsidR="00B919CA" w:rsidRDefault="00B919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4FF8" w14:textId="447331EF" w:rsidR="00DC1DDB" w:rsidRDefault="00DC1DDB" w:rsidP="00EB4512">
    <w:pPr>
      <w:pStyle w:val="Footer"/>
      <w:framePr w:wrap="none" w:vAnchor="text" w:hAnchor="margin" w:xAlign="center" w:y="1"/>
      <w:rPr>
        <w:rStyle w:val="PageNumber"/>
      </w:rPr>
    </w:pPr>
  </w:p>
  <w:p w14:paraId="1906DEE2" w14:textId="1133649D" w:rsidR="00262F88" w:rsidRDefault="00490EF7" w:rsidP="00490EF7">
    <w:pPr>
      <w:spacing w:line="285" w:lineRule="exact"/>
      <w:rPr>
        <w:rFonts w:ascii="Arial" w:hAnsi="Arial" w:cs="Arial"/>
        <w:i/>
        <w:color w:val="1D1B11"/>
        <w:spacing w:val="-4"/>
        <w:position w:val="2"/>
        <w:sz w:val="24"/>
        <w:szCs w:val="24"/>
      </w:rPr>
    </w:pPr>
    <w:r w:rsidRPr="00DC1DDB">
      <w:rPr>
        <w:rFonts w:ascii="Arial" w:hAnsi="Arial" w:cs="Arial"/>
        <w:i/>
        <w:sz w:val="24"/>
        <w:szCs w:val="24"/>
      </w:rPr>
      <w:t>13.12.2</w:t>
    </w:r>
    <w:r w:rsidRPr="00DC1DDB">
      <w:rPr>
        <w:rFonts w:ascii="Arial" w:hAnsi="Arial" w:cs="Arial"/>
        <w:i/>
        <w:spacing w:val="-7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PTSTA</w:t>
    </w:r>
    <w:r w:rsidRPr="00DC1DDB">
      <w:rPr>
        <w:rFonts w:ascii="Arial" w:hAnsi="Arial" w:cs="Arial"/>
        <w:i/>
        <w:spacing w:val="-2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Annual</w:t>
    </w:r>
    <w:r w:rsidRPr="00DC1DDB">
      <w:rPr>
        <w:rFonts w:ascii="Arial" w:hAnsi="Arial" w:cs="Arial"/>
        <w:i/>
        <w:spacing w:val="-1"/>
        <w:sz w:val="24"/>
        <w:szCs w:val="24"/>
      </w:rPr>
      <w:t xml:space="preserve"> </w:t>
    </w:r>
    <w:r w:rsidRPr="00DC1DDB">
      <w:rPr>
        <w:rFonts w:ascii="Arial" w:hAnsi="Arial" w:cs="Arial"/>
        <w:i/>
        <w:sz w:val="24"/>
        <w:szCs w:val="24"/>
      </w:rPr>
      <w:t>Summary</w:t>
    </w:r>
    <w:r w:rsidRPr="00DC1DDB">
      <w:rPr>
        <w:rFonts w:ascii="Arial" w:hAnsi="Arial" w:cs="Arial"/>
        <w:i/>
        <w:spacing w:val="-3"/>
        <w:sz w:val="24"/>
        <w:szCs w:val="24"/>
      </w:rPr>
      <w:t xml:space="preserve"> </w:t>
    </w:r>
    <w:r w:rsidRPr="00DC1DDB">
      <w:rPr>
        <w:rFonts w:ascii="Arial" w:hAnsi="Arial" w:cs="Arial"/>
        <w:i/>
        <w:spacing w:val="-2"/>
        <w:sz w:val="24"/>
        <w:szCs w:val="24"/>
      </w:rPr>
      <w:t>Report</w:t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Pr="00DC1DDB">
      <w:rPr>
        <w:rFonts w:ascii="Arial" w:hAnsi="Arial" w:cs="Arial"/>
        <w:sz w:val="24"/>
        <w:szCs w:val="24"/>
      </w:rPr>
      <w:tab/>
    </w:r>
    <w:r w:rsidR="00262F88" w:rsidRPr="00DC1DDB">
      <w:rPr>
        <w:rFonts w:ascii="Arial" w:hAnsi="Arial" w:cs="Arial"/>
        <w:i/>
        <w:color w:val="1D1B11"/>
        <w:sz w:val="24"/>
        <w:szCs w:val="24"/>
      </w:rPr>
      <w:t xml:space="preserve"> </w:t>
    </w:r>
    <w:r w:rsidR="00262F88" w:rsidRPr="00DC1DDB">
      <w:rPr>
        <w:rFonts w:ascii="Arial" w:hAnsi="Arial" w:cs="Arial"/>
        <w:i/>
        <w:color w:val="1D1B11"/>
        <w:sz w:val="24"/>
        <w:szCs w:val="24"/>
      </w:rPr>
      <w:tab/>
    </w:r>
    <w:r w:rsidR="00262F88" w:rsidRPr="00DC1DDB">
      <w:rPr>
        <w:rFonts w:ascii="Arial" w:hAnsi="Arial" w:cs="Arial"/>
        <w:i/>
        <w:color w:val="1D1B11"/>
        <w:sz w:val="24"/>
        <w:szCs w:val="24"/>
      </w:rPr>
      <w:tab/>
    </w:r>
    <w:r w:rsidR="005A7792" w:rsidRPr="00DC1DDB">
      <w:rPr>
        <w:rFonts w:ascii="Arial" w:hAnsi="Arial" w:cs="Arial"/>
        <w:i/>
        <w:color w:val="1D1B11"/>
        <w:position w:val="2"/>
        <w:sz w:val="24"/>
        <w:szCs w:val="24"/>
      </w:rPr>
      <w:t>April</w:t>
    </w:r>
    <w:r w:rsidR="00262F88" w:rsidRPr="00DC1DDB">
      <w:rPr>
        <w:rFonts w:ascii="Arial" w:hAnsi="Arial" w:cs="Arial"/>
        <w:i/>
        <w:color w:val="1D1B11"/>
        <w:spacing w:val="-2"/>
        <w:position w:val="2"/>
        <w:sz w:val="24"/>
        <w:szCs w:val="24"/>
      </w:rPr>
      <w:t xml:space="preserve"> </w:t>
    </w:r>
    <w:r w:rsidR="00262F88" w:rsidRPr="00DC1DDB">
      <w:rPr>
        <w:rFonts w:ascii="Arial" w:hAnsi="Arial" w:cs="Arial"/>
        <w:i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</w:rPr>
      <w:id w:val="434561262"/>
      <w:docPartObj>
        <w:docPartGallery w:val="Page Numbers (Bottom of Page)"/>
        <w:docPartUnique/>
      </w:docPartObj>
    </w:sdtPr>
    <w:sdtContent>
      <w:p w14:paraId="6577D03E" w14:textId="02C46ABE" w:rsidR="00DC1DDB" w:rsidRPr="00DC1DDB" w:rsidRDefault="00DC1DDB" w:rsidP="00DC1DDB">
        <w:pPr>
          <w:pStyle w:val="Footer"/>
          <w:jc w:val="center"/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t>1</w:t>
        </w:r>
        <w:r>
          <w:rPr>
            <w:rStyle w:val="PageNumber"/>
          </w:rPr>
          <w:fldChar w:fldCharType="end"/>
        </w:r>
      </w:p>
    </w:sdtContent>
  </w:sdt>
  <w:p w14:paraId="37A1364E" w14:textId="77777777" w:rsidR="00262F88" w:rsidRPr="005A7792" w:rsidRDefault="00262F88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1BEBB" w14:textId="77777777" w:rsidR="007F3531" w:rsidRDefault="007F3531" w:rsidP="00262F88">
      <w:r>
        <w:separator/>
      </w:r>
    </w:p>
  </w:footnote>
  <w:footnote w:type="continuationSeparator" w:id="0">
    <w:p w14:paraId="4C2FFD67" w14:textId="77777777" w:rsidR="007F3531" w:rsidRDefault="007F3531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AC7AE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66A99E0B" wp14:editId="1420ED42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2CAB3D72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40611315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6725F035" w14:textId="7A44993A" w:rsidR="00262F88" w:rsidRDefault="00490EF7" w:rsidP="00490EF7">
    <w:pPr>
      <w:spacing w:line="285" w:lineRule="exact"/>
      <w:ind w:left="20"/>
      <w:rPr>
        <w:rFonts w:ascii="Arial" w:hAnsi="Arial" w:cs="Arial"/>
        <w:b/>
        <w:bCs/>
        <w:i/>
        <w:spacing w:val="-2"/>
        <w:sz w:val="28"/>
        <w:szCs w:val="28"/>
      </w:rPr>
    </w:pPr>
    <w:r w:rsidRPr="00490EF7">
      <w:rPr>
        <w:rFonts w:ascii="Arial" w:hAnsi="Arial" w:cs="Arial"/>
        <w:b/>
        <w:bCs/>
        <w:i/>
        <w:sz w:val="28"/>
        <w:szCs w:val="28"/>
      </w:rPr>
      <w:t>13.12.2</w:t>
    </w:r>
    <w:r w:rsidRPr="00490EF7">
      <w:rPr>
        <w:rFonts w:ascii="Arial" w:hAnsi="Arial" w:cs="Arial"/>
        <w:b/>
        <w:bCs/>
        <w:i/>
        <w:spacing w:val="-7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PTSTA</w:t>
    </w:r>
    <w:r w:rsidRPr="00490EF7">
      <w:rPr>
        <w:rFonts w:ascii="Arial" w:hAnsi="Arial" w:cs="Arial"/>
        <w:b/>
        <w:bCs/>
        <w:i/>
        <w:spacing w:val="-2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Annual</w:t>
    </w:r>
    <w:r w:rsidRPr="00490EF7">
      <w:rPr>
        <w:rFonts w:ascii="Arial" w:hAnsi="Arial" w:cs="Arial"/>
        <w:b/>
        <w:bCs/>
        <w:i/>
        <w:spacing w:val="-1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z w:val="28"/>
        <w:szCs w:val="28"/>
      </w:rPr>
      <w:t>Summary</w:t>
    </w:r>
    <w:r w:rsidRPr="00490EF7">
      <w:rPr>
        <w:rFonts w:ascii="Arial" w:hAnsi="Arial" w:cs="Arial"/>
        <w:b/>
        <w:bCs/>
        <w:i/>
        <w:spacing w:val="-3"/>
        <w:sz w:val="28"/>
        <w:szCs w:val="28"/>
      </w:rPr>
      <w:t xml:space="preserve"> </w:t>
    </w:r>
    <w:r w:rsidRPr="00490EF7">
      <w:rPr>
        <w:rFonts w:ascii="Arial" w:hAnsi="Arial" w:cs="Arial"/>
        <w:b/>
        <w:bCs/>
        <w:i/>
        <w:spacing w:val="-2"/>
        <w:sz w:val="28"/>
        <w:szCs w:val="28"/>
      </w:rPr>
      <w:t>Report</w:t>
    </w:r>
  </w:p>
  <w:p w14:paraId="1E5B0AB8" w14:textId="77777777" w:rsidR="006C3B86" w:rsidRPr="006C3B86" w:rsidRDefault="006C3B86" w:rsidP="00490EF7">
    <w:pPr>
      <w:spacing w:line="285" w:lineRule="exact"/>
      <w:ind w:left="20"/>
      <w:rPr>
        <w:rFonts w:ascii="Arial" w:hAnsi="Arial" w:cs="Arial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1507"/>
    <w:multiLevelType w:val="hybridMultilevel"/>
    <w:tmpl w:val="C930E31C"/>
    <w:lvl w:ilvl="0" w:tplc="0407000F">
      <w:start w:val="1"/>
      <w:numFmt w:val="decimal"/>
      <w:lvlText w:val="%1."/>
      <w:lvlJc w:val="left"/>
      <w:pPr>
        <w:ind w:left="574" w:hanging="360"/>
      </w:pPr>
    </w:lvl>
    <w:lvl w:ilvl="1" w:tplc="04070019" w:tentative="1">
      <w:start w:val="1"/>
      <w:numFmt w:val="lowerLetter"/>
      <w:lvlText w:val="%2."/>
      <w:lvlJc w:val="left"/>
      <w:pPr>
        <w:ind w:left="1294" w:hanging="360"/>
      </w:pPr>
    </w:lvl>
    <w:lvl w:ilvl="2" w:tplc="0407001B" w:tentative="1">
      <w:start w:val="1"/>
      <w:numFmt w:val="lowerRoman"/>
      <w:lvlText w:val="%3."/>
      <w:lvlJc w:val="right"/>
      <w:pPr>
        <w:ind w:left="2014" w:hanging="180"/>
      </w:pPr>
    </w:lvl>
    <w:lvl w:ilvl="3" w:tplc="0407000F" w:tentative="1">
      <w:start w:val="1"/>
      <w:numFmt w:val="decimal"/>
      <w:lvlText w:val="%4."/>
      <w:lvlJc w:val="left"/>
      <w:pPr>
        <w:ind w:left="2734" w:hanging="360"/>
      </w:pPr>
    </w:lvl>
    <w:lvl w:ilvl="4" w:tplc="04070019" w:tentative="1">
      <w:start w:val="1"/>
      <w:numFmt w:val="lowerLetter"/>
      <w:lvlText w:val="%5."/>
      <w:lvlJc w:val="left"/>
      <w:pPr>
        <w:ind w:left="3454" w:hanging="360"/>
      </w:pPr>
    </w:lvl>
    <w:lvl w:ilvl="5" w:tplc="0407001B" w:tentative="1">
      <w:start w:val="1"/>
      <w:numFmt w:val="lowerRoman"/>
      <w:lvlText w:val="%6."/>
      <w:lvlJc w:val="right"/>
      <w:pPr>
        <w:ind w:left="4174" w:hanging="180"/>
      </w:pPr>
    </w:lvl>
    <w:lvl w:ilvl="6" w:tplc="0407000F" w:tentative="1">
      <w:start w:val="1"/>
      <w:numFmt w:val="decimal"/>
      <w:lvlText w:val="%7."/>
      <w:lvlJc w:val="left"/>
      <w:pPr>
        <w:ind w:left="4894" w:hanging="360"/>
      </w:pPr>
    </w:lvl>
    <w:lvl w:ilvl="7" w:tplc="04070019" w:tentative="1">
      <w:start w:val="1"/>
      <w:numFmt w:val="lowerLetter"/>
      <w:lvlText w:val="%8."/>
      <w:lvlJc w:val="left"/>
      <w:pPr>
        <w:ind w:left="5614" w:hanging="360"/>
      </w:pPr>
    </w:lvl>
    <w:lvl w:ilvl="8" w:tplc="0407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1" w15:restartNumberingAfterBreak="0">
    <w:nsid w:val="251312AD"/>
    <w:multiLevelType w:val="hybridMultilevel"/>
    <w:tmpl w:val="939674E6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2" w15:restartNumberingAfterBreak="0">
    <w:nsid w:val="4E184639"/>
    <w:multiLevelType w:val="hybridMultilevel"/>
    <w:tmpl w:val="939674E6"/>
    <w:lvl w:ilvl="0" w:tplc="43FC72B2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0C00AAD2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B0B46B96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B6880F12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A76201C2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A90809FE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BB345102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2A4AD318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C8E0D0B0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3" w15:restartNumberingAfterBreak="0">
    <w:nsid w:val="54C42C15"/>
    <w:multiLevelType w:val="hybridMultilevel"/>
    <w:tmpl w:val="939674E6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4" w15:restartNumberingAfterBreak="0">
    <w:nsid w:val="6CAA02C1"/>
    <w:multiLevelType w:val="hybridMultilevel"/>
    <w:tmpl w:val="FCECA4CA"/>
    <w:lvl w:ilvl="0" w:tplc="FFFFFFFF">
      <w:start w:val="1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1" w:tplc="FFFFFFFF">
      <w:start w:val="1"/>
      <w:numFmt w:val="lowerLetter"/>
      <w:lvlText w:val="%2."/>
      <w:lvlJc w:val="left"/>
      <w:pPr>
        <w:ind w:left="891" w:hanging="2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FFFFFFFF">
      <w:numFmt w:val="bullet"/>
      <w:lvlText w:val="•"/>
      <w:lvlJc w:val="left"/>
      <w:pPr>
        <w:ind w:left="886" w:hanging="260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209" w:hanging="260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32" w:hanging="260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855" w:hanging="260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178" w:hanging="260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01" w:hanging="260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824" w:hanging="260"/>
      </w:pPr>
      <w:rPr>
        <w:rFonts w:hint="default"/>
        <w:lang w:val="en-US" w:eastAsia="en-US" w:bidi="ar-SA"/>
      </w:rPr>
    </w:lvl>
  </w:abstractNum>
  <w:abstractNum w:abstractNumId="5" w15:restartNumberingAfterBreak="0">
    <w:nsid w:val="7323557C"/>
    <w:multiLevelType w:val="hybridMultilevel"/>
    <w:tmpl w:val="67E0662A"/>
    <w:lvl w:ilvl="0" w:tplc="324AAF52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0" w:hanging="360"/>
      </w:pPr>
    </w:lvl>
    <w:lvl w:ilvl="2" w:tplc="0809001B" w:tentative="1">
      <w:start w:val="1"/>
      <w:numFmt w:val="lowerRoman"/>
      <w:lvlText w:val="%3."/>
      <w:lvlJc w:val="right"/>
      <w:pPr>
        <w:ind w:left="1910" w:hanging="180"/>
      </w:pPr>
    </w:lvl>
    <w:lvl w:ilvl="3" w:tplc="0809000F" w:tentative="1">
      <w:start w:val="1"/>
      <w:numFmt w:val="decimal"/>
      <w:lvlText w:val="%4."/>
      <w:lvlJc w:val="left"/>
      <w:pPr>
        <w:ind w:left="2630" w:hanging="360"/>
      </w:pPr>
    </w:lvl>
    <w:lvl w:ilvl="4" w:tplc="08090019" w:tentative="1">
      <w:start w:val="1"/>
      <w:numFmt w:val="lowerLetter"/>
      <w:lvlText w:val="%5."/>
      <w:lvlJc w:val="left"/>
      <w:pPr>
        <w:ind w:left="3350" w:hanging="360"/>
      </w:pPr>
    </w:lvl>
    <w:lvl w:ilvl="5" w:tplc="0809001B" w:tentative="1">
      <w:start w:val="1"/>
      <w:numFmt w:val="lowerRoman"/>
      <w:lvlText w:val="%6."/>
      <w:lvlJc w:val="right"/>
      <w:pPr>
        <w:ind w:left="4070" w:hanging="180"/>
      </w:pPr>
    </w:lvl>
    <w:lvl w:ilvl="6" w:tplc="0809000F" w:tentative="1">
      <w:start w:val="1"/>
      <w:numFmt w:val="decimal"/>
      <w:lvlText w:val="%7."/>
      <w:lvlJc w:val="left"/>
      <w:pPr>
        <w:ind w:left="4790" w:hanging="360"/>
      </w:pPr>
    </w:lvl>
    <w:lvl w:ilvl="7" w:tplc="08090019" w:tentative="1">
      <w:start w:val="1"/>
      <w:numFmt w:val="lowerLetter"/>
      <w:lvlText w:val="%8."/>
      <w:lvlJc w:val="left"/>
      <w:pPr>
        <w:ind w:left="5510" w:hanging="360"/>
      </w:pPr>
    </w:lvl>
    <w:lvl w:ilvl="8" w:tplc="0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 w15:restartNumberingAfterBreak="0">
    <w:nsid w:val="735F4710"/>
    <w:multiLevelType w:val="hybridMultilevel"/>
    <w:tmpl w:val="C35AC548"/>
    <w:lvl w:ilvl="0" w:tplc="84E01144">
      <w:start w:val="9"/>
      <w:numFmt w:val="decimal"/>
      <w:lvlText w:val="%1."/>
      <w:lvlJc w:val="left"/>
      <w:pPr>
        <w:ind w:left="835" w:hanging="835"/>
      </w:pPr>
      <w:rPr>
        <w:rFonts w:ascii="Arial" w:eastAsia="Calibri" w:hAnsi="Arial" w:cs="Arial" w:hint="default"/>
        <w:b w:val="0"/>
        <w:bCs w:val="0"/>
        <w:i w:val="0"/>
        <w:iCs w:val="0"/>
        <w:spacing w:val="-2"/>
        <w:w w:val="100"/>
        <w:sz w:val="22"/>
        <w:szCs w:val="22"/>
      </w:rPr>
    </w:lvl>
    <w:lvl w:ilvl="1" w:tplc="EB780BD6">
      <w:start w:val="1"/>
      <w:numFmt w:val="lowerLetter"/>
      <w:lvlText w:val="%2."/>
      <w:lvlJc w:val="left"/>
      <w:pPr>
        <w:ind w:left="1070" w:hanging="360"/>
      </w:pPr>
      <w:rPr>
        <w:b w:val="0"/>
        <w:bCs w:val="0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9817393">
    <w:abstractNumId w:val="2"/>
  </w:num>
  <w:num w:numId="2" w16cid:durableId="152068479">
    <w:abstractNumId w:val="5"/>
  </w:num>
  <w:num w:numId="3" w16cid:durableId="2009822709">
    <w:abstractNumId w:val="0"/>
  </w:num>
  <w:num w:numId="4" w16cid:durableId="1646812149">
    <w:abstractNumId w:val="4"/>
  </w:num>
  <w:num w:numId="5" w16cid:durableId="1733039417">
    <w:abstractNumId w:val="6"/>
  </w:num>
  <w:num w:numId="6" w16cid:durableId="1672293920">
    <w:abstractNumId w:val="3"/>
  </w:num>
  <w:num w:numId="7" w16cid:durableId="49211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RXvK4faJ9B41k2h2W7h7sOu88d7+eEoVQ7ZognD+9pCusFwcFsAcJkJIQ6RJyuqvjLH7v/AyQuAdSD/3ERCNqg==" w:salt="9OQWkGl32sZ2xL7MVQXXI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EF7"/>
    <w:rsid w:val="00035C88"/>
    <w:rsid w:val="00063308"/>
    <w:rsid w:val="000661DA"/>
    <w:rsid w:val="00066388"/>
    <w:rsid w:val="000A0B30"/>
    <w:rsid w:val="000C60D7"/>
    <w:rsid w:val="000E5391"/>
    <w:rsid w:val="000F5522"/>
    <w:rsid w:val="00117717"/>
    <w:rsid w:val="0015047A"/>
    <w:rsid w:val="00171F49"/>
    <w:rsid w:val="001764C5"/>
    <w:rsid w:val="001C1C2A"/>
    <w:rsid w:val="001D53DB"/>
    <w:rsid w:val="001E3F46"/>
    <w:rsid w:val="001F66CD"/>
    <w:rsid w:val="001F7952"/>
    <w:rsid w:val="00205279"/>
    <w:rsid w:val="00257153"/>
    <w:rsid w:val="00262EDA"/>
    <w:rsid w:val="00262F88"/>
    <w:rsid w:val="0026645D"/>
    <w:rsid w:val="00272B4C"/>
    <w:rsid w:val="00280132"/>
    <w:rsid w:val="00281F6A"/>
    <w:rsid w:val="002C0470"/>
    <w:rsid w:val="002D391F"/>
    <w:rsid w:val="002D39E3"/>
    <w:rsid w:val="002E48AC"/>
    <w:rsid w:val="0030537B"/>
    <w:rsid w:val="003121C4"/>
    <w:rsid w:val="00323705"/>
    <w:rsid w:val="00362EBC"/>
    <w:rsid w:val="00391C9C"/>
    <w:rsid w:val="003D2641"/>
    <w:rsid w:val="00437E07"/>
    <w:rsid w:val="00441B02"/>
    <w:rsid w:val="00466410"/>
    <w:rsid w:val="00490EF7"/>
    <w:rsid w:val="00493071"/>
    <w:rsid w:val="004A63C2"/>
    <w:rsid w:val="004A70C6"/>
    <w:rsid w:val="004D3E70"/>
    <w:rsid w:val="004F28FD"/>
    <w:rsid w:val="004F38F0"/>
    <w:rsid w:val="00502455"/>
    <w:rsid w:val="005375CD"/>
    <w:rsid w:val="00571682"/>
    <w:rsid w:val="00573617"/>
    <w:rsid w:val="00596655"/>
    <w:rsid w:val="005A7792"/>
    <w:rsid w:val="005D4DF1"/>
    <w:rsid w:val="005E1A37"/>
    <w:rsid w:val="00611377"/>
    <w:rsid w:val="006369FC"/>
    <w:rsid w:val="00676932"/>
    <w:rsid w:val="006A7C4B"/>
    <w:rsid w:val="006B564C"/>
    <w:rsid w:val="006C3B86"/>
    <w:rsid w:val="006E1148"/>
    <w:rsid w:val="006E41FA"/>
    <w:rsid w:val="007079F7"/>
    <w:rsid w:val="00721A1C"/>
    <w:rsid w:val="007818F4"/>
    <w:rsid w:val="007C3DD8"/>
    <w:rsid w:val="007E72C7"/>
    <w:rsid w:val="007F3531"/>
    <w:rsid w:val="0082254D"/>
    <w:rsid w:val="00861EC8"/>
    <w:rsid w:val="00871C74"/>
    <w:rsid w:val="008938A7"/>
    <w:rsid w:val="00894F3A"/>
    <w:rsid w:val="00941C08"/>
    <w:rsid w:val="00965AC7"/>
    <w:rsid w:val="009976C2"/>
    <w:rsid w:val="009A3482"/>
    <w:rsid w:val="009C7F90"/>
    <w:rsid w:val="00A31D88"/>
    <w:rsid w:val="00A32983"/>
    <w:rsid w:val="00A639BF"/>
    <w:rsid w:val="00AC274D"/>
    <w:rsid w:val="00AD1D1E"/>
    <w:rsid w:val="00AE137A"/>
    <w:rsid w:val="00AE4F1C"/>
    <w:rsid w:val="00B206D3"/>
    <w:rsid w:val="00B919CA"/>
    <w:rsid w:val="00BE0B25"/>
    <w:rsid w:val="00BF28D8"/>
    <w:rsid w:val="00C105A0"/>
    <w:rsid w:val="00C56540"/>
    <w:rsid w:val="00C9068B"/>
    <w:rsid w:val="00D03F3E"/>
    <w:rsid w:val="00D14E90"/>
    <w:rsid w:val="00D252A4"/>
    <w:rsid w:val="00D42185"/>
    <w:rsid w:val="00DA25CF"/>
    <w:rsid w:val="00DC1DDB"/>
    <w:rsid w:val="00DC3012"/>
    <w:rsid w:val="00DC44CF"/>
    <w:rsid w:val="00DF6565"/>
    <w:rsid w:val="00E01C9B"/>
    <w:rsid w:val="00E150E5"/>
    <w:rsid w:val="00E20EB1"/>
    <w:rsid w:val="00E46A6B"/>
    <w:rsid w:val="00E50A29"/>
    <w:rsid w:val="00E87E1F"/>
    <w:rsid w:val="00E96DF5"/>
    <w:rsid w:val="00ED6C5B"/>
    <w:rsid w:val="00EF59E0"/>
    <w:rsid w:val="00EF6229"/>
    <w:rsid w:val="00F30C5D"/>
    <w:rsid w:val="00F43B62"/>
    <w:rsid w:val="00F64F18"/>
    <w:rsid w:val="00F73E57"/>
    <w:rsid w:val="00F933D3"/>
    <w:rsid w:val="00F9621F"/>
    <w:rsid w:val="00FA6B8A"/>
    <w:rsid w:val="00FC49A1"/>
    <w:rsid w:val="00FD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3CF313"/>
  <w15:docId w15:val="{7378A9A9-8E45-4771-8EB6-4394C3C8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DC1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athymcquaid/Library/CloudStorage/OneDrive-Personal/PTSC/Current%20Handbook/Word%20Docs%20for%20Handbook/Revised%20Forms/aloadofnewforms/~%202025%20template%20EATA%20handbook%20form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73E89E78A94CA6929BB08A1BB0FF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5708A2-C4D1-4B59-939C-98A79105E808}"/>
      </w:docPartPr>
      <w:docPartBody>
        <w:p w:rsidR="006B009A" w:rsidRDefault="006B009A" w:rsidP="006B009A">
          <w:pPr>
            <w:pStyle w:val="8D73E89E78A94CA6929BB08A1BB0FFEE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542C8AFF74465A8A0CD379BAF9E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FD20BF-31D1-4B4B-98C0-138700B3A7D4}"/>
      </w:docPartPr>
      <w:docPartBody>
        <w:p w:rsidR="006B009A" w:rsidRDefault="006B009A" w:rsidP="006B009A">
          <w:pPr>
            <w:pStyle w:val="46542C8AFF74465A8A0CD379BAF9EBA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464566711B486C93B6B72DEABC50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27696E-AA80-4797-A24E-9E0549DAEC04}"/>
      </w:docPartPr>
      <w:docPartBody>
        <w:p w:rsidR="006B009A" w:rsidRDefault="006B009A" w:rsidP="006B009A">
          <w:pPr>
            <w:pStyle w:val="1F464566711B486C93B6B72DEABC50C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C7F45B40145E5A9FF5D3C6183B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F4D6A-2084-4508-9A3C-A9F7B97CF60B}"/>
      </w:docPartPr>
      <w:docPartBody>
        <w:p w:rsidR="006B009A" w:rsidRDefault="006B009A" w:rsidP="006B009A">
          <w:pPr>
            <w:pStyle w:val="4F3C7F45B40145E5A9FF5D3C6183B96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C3AC08B9E40432CAB1B2C4DB25BB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B6957-7082-4BE1-AB70-98659837A068}"/>
      </w:docPartPr>
      <w:docPartBody>
        <w:p w:rsidR="006B009A" w:rsidRDefault="006B009A" w:rsidP="006B009A">
          <w:pPr>
            <w:pStyle w:val="AC3AC08B9E40432CAB1B2C4DB25BBDC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9715EFCBC0496089E86A69178C3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8D056-C598-496D-946F-D056DBC3DF19}"/>
      </w:docPartPr>
      <w:docPartBody>
        <w:p w:rsidR="006B009A" w:rsidRDefault="006B009A" w:rsidP="006B009A">
          <w:pPr>
            <w:pStyle w:val="AE9715EFCBC0496089E86A69178C384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81E5511C114DA8B7548EAFFA97BC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F5134-FEBE-42CD-B65B-4336EA5A8B17}"/>
      </w:docPartPr>
      <w:docPartBody>
        <w:p w:rsidR="006B009A" w:rsidRDefault="006B009A" w:rsidP="006B009A">
          <w:pPr>
            <w:pStyle w:val="E481E5511C114DA8B7548EAFFA97BC6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AAAD2BE755408E8B87ACA916EE7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05286-096D-45F2-9DEF-FEEC3ADF4ABA}"/>
      </w:docPartPr>
      <w:docPartBody>
        <w:p w:rsidR="006B009A" w:rsidRDefault="006B009A" w:rsidP="006B009A">
          <w:pPr>
            <w:pStyle w:val="34AAAD2BE755408E8B87ACA916EE777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3E665F721149B5A367A24533D20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5B69E-EBB2-4410-9DA0-0F70BEA95DA2}"/>
      </w:docPartPr>
      <w:docPartBody>
        <w:p w:rsidR="006B009A" w:rsidRDefault="006B009A" w:rsidP="006B009A">
          <w:pPr>
            <w:pStyle w:val="AD3E665F721149B5A367A24533D2037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BAD58FD565441B80B7796CB169E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E97A8A-5D46-4F87-824F-6309D3A10A8D}"/>
      </w:docPartPr>
      <w:docPartBody>
        <w:p w:rsidR="006B009A" w:rsidRDefault="006B009A" w:rsidP="006B009A">
          <w:pPr>
            <w:pStyle w:val="10BAD58FD565441B80B7796CB169E6B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8DA2A421524C39AAEB751E518B80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0809D-B7C5-4590-91A0-AB60FAB598E5}"/>
      </w:docPartPr>
      <w:docPartBody>
        <w:p w:rsidR="006B009A" w:rsidRDefault="006B009A" w:rsidP="006B009A">
          <w:pPr>
            <w:pStyle w:val="EB8DA2A421524C39AAEB751E518B80D5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BBC72FFFF341588E142A0A85D40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01D6BA-C8EA-4A4F-ACCF-25DB14B16DC0}"/>
      </w:docPartPr>
      <w:docPartBody>
        <w:p w:rsidR="006B009A" w:rsidRDefault="006B009A" w:rsidP="006B009A">
          <w:pPr>
            <w:pStyle w:val="2BBBC72FFFF341588E142A0A85D407E5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4E474FABB54CFF9BC66B717856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9F5640-A7AC-4B1F-967A-5E82DCAB43F7}"/>
      </w:docPartPr>
      <w:docPartBody>
        <w:p w:rsidR="006B009A" w:rsidRDefault="006B009A" w:rsidP="006B009A">
          <w:pPr>
            <w:pStyle w:val="074E474FABB54CFF9BC66B717856748E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9A86B310EB4B60AD2A85EC6C1BEB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4F23D2-1978-465A-95A4-DD596D836F6C}"/>
      </w:docPartPr>
      <w:docPartBody>
        <w:p w:rsidR="006B009A" w:rsidRDefault="006B009A" w:rsidP="006B009A">
          <w:pPr>
            <w:pStyle w:val="A09A86B310EB4B60AD2A85EC6C1BEB8E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191CFB563E064A11AF13833D1B1EF7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99BF0-8510-4FFD-B8D9-5BC0A26BBC39}"/>
      </w:docPartPr>
      <w:docPartBody>
        <w:p w:rsidR="006B009A" w:rsidRDefault="006B009A" w:rsidP="006B009A">
          <w:pPr>
            <w:pStyle w:val="191CFB563E064A11AF13833D1B1EF733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05C56F45474F4801B1A0F39ABF5A7C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9E2DA-D501-43ED-81E7-3E2E4798B7E3}"/>
      </w:docPartPr>
      <w:docPartBody>
        <w:p w:rsidR="006B009A" w:rsidRDefault="006B009A" w:rsidP="006B009A">
          <w:pPr>
            <w:pStyle w:val="05C56F45474F4801B1A0F39ABF5A7CA3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79BCA17409149239E29B383D4634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BEDB6-6039-4CDF-9B88-DC2421B788DA}"/>
      </w:docPartPr>
      <w:docPartBody>
        <w:p w:rsidR="006B009A" w:rsidRDefault="006B009A" w:rsidP="006B009A">
          <w:pPr>
            <w:pStyle w:val="D79BCA17409149239E29B383D46341A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DBC82FF683D4AEBB4FE87C903F99E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BF9CF-A7FC-4559-BFC8-CAC34C16BFEF}"/>
      </w:docPartPr>
      <w:docPartBody>
        <w:p w:rsidR="006B009A" w:rsidRDefault="006B009A" w:rsidP="006B009A">
          <w:pPr>
            <w:pStyle w:val="9DBC82FF683D4AEBB4FE87C903F99E5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3732C779B7B4559A91A5BF082BC6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BD3497-A43A-422B-9075-3475F8EF8232}"/>
      </w:docPartPr>
      <w:docPartBody>
        <w:p w:rsidR="006B009A" w:rsidRDefault="006B009A" w:rsidP="006B009A">
          <w:pPr>
            <w:pStyle w:val="23732C779B7B4559A91A5BF082BC6DA9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D3D6D1DDE94C2ABCF868D9C6A29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588A9D-C0C3-4109-8E6A-563E974AE9AA}"/>
      </w:docPartPr>
      <w:docPartBody>
        <w:p w:rsidR="006B009A" w:rsidRDefault="006B009A" w:rsidP="006B009A">
          <w:pPr>
            <w:pStyle w:val="F2D3D6D1DDE94C2ABCF868D9C6A29F7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8505AA92E6F410383DC74472779C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123124-E077-493F-BA3F-9DE8A6DE9933}"/>
      </w:docPartPr>
      <w:docPartBody>
        <w:p w:rsidR="006B009A" w:rsidRDefault="006B009A" w:rsidP="006B009A">
          <w:pPr>
            <w:pStyle w:val="98505AA92E6F410383DC74472779C44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8F8A8BDC38C408DBBDAFF88D2BAE1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E2282C-CCB0-48B2-BA50-53017CED8312}"/>
      </w:docPartPr>
      <w:docPartBody>
        <w:p w:rsidR="006B009A" w:rsidRDefault="006B009A" w:rsidP="006B009A">
          <w:pPr>
            <w:pStyle w:val="88F8A8BDC38C408DBBDAFF88D2BAE11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5BC8E7DDAA4F2DB861A698FF5A07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D7855A-E30B-4325-8EC4-4A0549D4B219}"/>
      </w:docPartPr>
      <w:docPartBody>
        <w:p w:rsidR="006B009A" w:rsidRDefault="006B009A" w:rsidP="006B009A">
          <w:pPr>
            <w:pStyle w:val="2F5BC8E7DDAA4F2DB861A698FF5A077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2CFBBD3C61C4EF1962FB6F052779D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AFBE1-0A53-4E06-9B31-44D6BA3E1955}"/>
      </w:docPartPr>
      <w:docPartBody>
        <w:p w:rsidR="006B009A" w:rsidRDefault="006B009A" w:rsidP="006B009A">
          <w:pPr>
            <w:pStyle w:val="22CFBBD3C61C4EF1962FB6F052779DEB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1EF7DED3C04019BE86051C84C01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8F5F0-356B-4471-A787-997D66DF1BE1}"/>
      </w:docPartPr>
      <w:docPartBody>
        <w:p w:rsidR="006B009A" w:rsidRDefault="006B009A" w:rsidP="006B009A">
          <w:pPr>
            <w:pStyle w:val="F91EF7DED3C04019BE86051C84C0118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6F55084C51344C2B84E0869D0B38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8E4A43-353A-40D9-972A-CDDC717F0577}"/>
      </w:docPartPr>
      <w:docPartBody>
        <w:p w:rsidR="006B009A" w:rsidRDefault="006B009A" w:rsidP="006B009A">
          <w:pPr>
            <w:pStyle w:val="B6F55084C51344C2B84E0869D0B382BA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1FDE9F84EE4F159695753082E3BA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443547-0CA2-481E-A217-84A78C9819B8}"/>
      </w:docPartPr>
      <w:docPartBody>
        <w:p w:rsidR="006B009A" w:rsidRDefault="006B009A" w:rsidP="006B009A">
          <w:pPr>
            <w:pStyle w:val="C21FDE9F84EE4F159695753082E3BA68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B9DC8B2AD1C4DEBAE2C4D3630024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0E8A02-151E-4667-8AD3-807A1C20EA39}"/>
      </w:docPartPr>
      <w:docPartBody>
        <w:p w:rsidR="006B009A" w:rsidRDefault="006B009A" w:rsidP="006B009A">
          <w:pPr>
            <w:pStyle w:val="9B9DC8B2AD1C4DEBAE2C4D363002485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7171766D1EB174683E989155C6E4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67852-5B9F-994E-961D-BF6439D49E48}"/>
      </w:docPartPr>
      <w:docPartBody>
        <w:p w:rsidR="00092546" w:rsidRDefault="00092546" w:rsidP="00092546">
          <w:pPr>
            <w:pStyle w:val="37171766D1EB174683E989155C6E47F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B69B0FD95C794FBCA6B3B2BBEB55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CA0E69-6292-9F42-A340-80700F498C85}"/>
      </w:docPartPr>
      <w:docPartBody>
        <w:p w:rsidR="00C20294" w:rsidRDefault="00C20294" w:rsidP="00C20294">
          <w:pPr>
            <w:pStyle w:val="F9B69B0FD95C794FBCA6B3B2BBEB5566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645C61DA7B2A48AFCE3446970CA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4AC20-55AB-3F4F-AFE6-D2AA833E5711}"/>
      </w:docPartPr>
      <w:docPartBody>
        <w:p w:rsidR="00C20294" w:rsidRDefault="00C20294" w:rsidP="00C20294">
          <w:pPr>
            <w:pStyle w:val="0E645C61DA7B2A48AFCE3446970CA55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E28A618887D945A2ED3C0DD786DC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D49AA-148A-0F42-A563-B133DA6211DE}"/>
      </w:docPartPr>
      <w:docPartBody>
        <w:p w:rsidR="00C20294" w:rsidRDefault="00C20294" w:rsidP="00C20294">
          <w:pPr>
            <w:pStyle w:val="FEE28A618887D945A2ED3C0DD786DCBD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703D7D654F4543A06FE89C56C5C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30B807-815C-F146-98E7-F713E361853D}"/>
      </w:docPartPr>
      <w:docPartBody>
        <w:p w:rsidR="00C20294" w:rsidRDefault="00C20294" w:rsidP="00C20294">
          <w:pPr>
            <w:pStyle w:val="C3703D7D654F4543A06FE89C56C5C363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50FB8B9D0F2EB4F8BD4CB8D33EEFB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5A687-AC9D-D340-A886-5CD9B6FF4D03}"/>
      </w:docPartPr>
      <w:docPartBody>
        <w:p w:rsidR="00C20294" w:rsidRDefault="00C20294" w:rsidP="00C20294">
          <w:pPr>
            <w:pStyle w:val="F50FB8B9D0F2EB4F8BD4CB8D33EEFB20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0A83DD659C3043B49320A90A2707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408F82-FC46-C948-9D98-AEC40CB5B557}"/>
      </w:docPartPr>
      <w:docPartBody>
        <w:p w:rsidR="00C20294" w:rsidRDefault="00C20294" w:rsidP="00C20294">
          <w:pPr>
            <w:pStyle w:val="750A83DD659C3043B49320A90A27074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A0E661D7C0444B8BEFC7E02EA05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1EDEDE-5E2B-F144-BF47-E94650E5CB8B}"/>
      </w:docPartPr>
      <w:docPartBody>
        <w:p w:rsidR="00C20294" w:rsidRDefault="00C20294" w:rsidP="00C20294">
          <w:pPr>
            <w:pStyle w:val="D84A0E661D7C0444B8BEFC7E02EA058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868AB2FA0DEC4A8A0204BC7CEE29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3553C9-8434-C54F-801B-C3B0D0A91898}"/>
      </w:docPartPr>
      <w:docPartBody>
        <w:p w:rsidR="00C20294" w:rsidRDefault="00C20294" w:rsidP="00C20294">
          <w:pPr>
            <w:pStyle w:val="E3868AB2FA0DEC4A8A0204BC7CEE29B4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7D7BA5839225341AEFD7F913FC8B5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CF4779-0FA6-144C-B17A-9D1750C30A6C}"/>
      </w:docPartPr>
      <w:docPartBody>
        <w:p w:rsidR="00C20294" w:rsidRDefault="00C20294" w:rsidP="00C20294">
          <w:pPr>
            <w:pStyle w:val="C7D7BA5839225341AEFD7F913FC8B5C7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7152AF3B2B2D4D8F983CD1C7AC5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C0AF79-21EB-3843-B051-34AAB10E438E}"/>
      </w:docPartPr>
      <w:docPartBody>
        <w:p w:rsidR="00C20294" w:rsidRDefault="00C20294" w:rsidP="00C20294">
          <w:pPr>
            <w:pStyle w:val="F97152AF3B2B2D4D8F983CD1C7AC557C"/>
          </w:pPr>
          <w:r w:rsidRPr="00235F16">
            <w:rPr>
              <w:rStyle w:val="PlaceholderText"/>
            </w:rPr>
            <w:t>Click or tap to enter a date.</w:t>
          </w:r>
        </w:p>
      </w:docPartBody>
    </w:docPart>
    <w:docPart>
      <w:docPartPr>
        <w:name w:val="9FF01AAB2ADD154284A5C0E3E447E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F97374-5CF1-AA42-9656-ABE4D3B6CBF1}"/>
      </w:docPartPr>
      <w:docPartBody>
        <w:p w:rsidR="00C20294" w:rsidRDefault="00C20294" w:rsidP="00C20294">
          <w:pPr>
            <w:pStyle w:val="9FF01AAB2ADD154284A5C0E3E447EEA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6B88611C1115844ACEF3768C6209E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C3393C-C243-D54E-8798-4EF8DEF3C1B1}"/>
      </w:docPartPr>
      <w:docPartBody>
        <w:p w:rsidR="00C20294" w:rsidRDefault="00C20294" w:rsidP="00C20294">
          <w:pPr>
            <w:pStyle w:val="D6B88611C1115844ACEF3768C6209E49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AEDCE974A47A4F86AA955B625800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07138F-AB3C-4D40-A98C-1FF927EC1458}"/>
      </w:docPartPr>
      <w:docPartBody>
        <w:p w:rsidR="00C20294" w:rsidRDefault="00C20294" w:rsidP="00C20294">
          <w:pPr>
            <w:pStyle w:val="C6AEDCE974A47A4F86AA955B625800D2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5B776B07BFD734EA05115AE48481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FE483-F315-5B42-91D8-E05285B003D0}"/>
      </w:docPartPr>
      <w:docPartBody>
        <w:p w:rsidR="00464205" w:rsidRDefault="00464205" w:rsidP="00464205">
          <w:pPr>
            <w:pStyle w:val="E5B776B07BFD734EA05115AE484813A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8FBD5E51FC55419DDE301E61096F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8109F-B617-E043-88CA-673B08C0B763}"/>
      </w:docPartPr>
      <w:docPartBody>
        <w:p w:rsidR="00464205" w:rsidRDefault="00464205" w:rsidP="00464205">
          <w:pPr>
            <w:pStyle w:val="DB8FBD5E51FC55419DDE301E61096F0C"/>
          </w:pPr>
          <w:r w:rsidRPr="0032107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09A"/>
    <w:rsid w:val="00092546"/>
    <w:rsid w:val="00281F6A"/>
    <w:rsid w:val="002D391F"/>
    <w:rsid w:val="002E48AC"/>
    <w:rsid w:val="00464205"/>
    <w:rsid w:val="00557400"/>
    <w:rsid w:val="006B009A"/>
    <w:rsid w:val="00C20294"/>
    <w:rsid w:val="00EF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205"/>
    <w:rPr>
      <w:color w:val="666666"/>
    </w:rPr>
  </w:style>
  <w:style w:type="paragraph" w:customStyle="1" w:styleId="8D73E89E78A94CA6929BB08A1BB0FFEE">
    <w:name w:val="8D73E89E78A94CA6929BB08A1BB0FFEE"/>
    <w:rsid w:val="006B009A"/>
  </w:style>
  <w:style w:type="paragraph" w:customStyle="1" w:styleId="46542C8AFF74465A8A0CD379BAF9EBA8">
    <w:name w:val="46542C8AFF74465A8A0CD379BAF9EBA8"/>
    <w:rsid w:val="006B009A"/>
  </w:style>
  <w:style w:type="paragraph" w:customStyle="1" w:styleId="1F464566711B486C93B6B72DEABC50CA">
    <w:name w:val="1F464566711B486C93B6B72DEABC50CA"/>
    <w:rsid w:val="006B009A"/>
  </w:style>
  <w:style w:type="paragraph" w:customStyle="1" w:styleId="4F3C7F45B40145E5A9FF5D3C6183B964">
    <w:name w:val="4F3C7F45B40145E5A9FF5D3C6183B964"/>
    <w:rsid w:val="006B009A"/>
  </w:style>
  <w:style w:type="paragraph" w:customStyle="1" w:styleId="774ADC81A4D746E7A92EC87FFF4AE5B2">
    <w:name w:val="774ADC81A4D746E7A92EC87FFF4AE5B2"/>
    <w:rsid w:val="006B009A"/>
  </w:style>
  <w:style w:type="paragraph" w:customStyle="1" w:styleId="6DBF637BD3BC40058282E6A2414E1313">
    <w:name w:val="6DBF637BD3BC40058282E6A2414E1313"/>
    <w:rsid w:val="006B009A"/>
  </w:style>
  <w:style w:type="paragraph" w:customStyle="1" w:styleId="AC3AC08B9E40432CAB1B2C4DB25BBDCC">
    <w:name w:val="AC3AC08B9E40432CAB1B2C4DB25BBDCC"/>
    <w:rsid w:val="006B009A"/>
  </w:style>
  <w:style w:type="paragraph" w:customStyle="1" w:styleId="AE9715EFCBC0496089E86A69178C384B">
    <w:name w:val="AE9715EFCBC0496089E86A69178C384B"/>
    <w:rsid w:val="006B009A"/>
  </w:style>
  <w:style w:type="paragraph" w:customStyle="1" w:styleId="E481E5511C114DA8B7548EAFFA97BC62">
    <w:name w:val="E481E5511C114DA8B7548EAFFA97BC62"/>
    <w:rsid w:val="006B009A"/>
  </w:style>
  <w:style w:type="paragraph" w:customStyle="1" w:styleId="34AAAD2BE755408E8B87ACA916EE7772">
    <w:name w:val="34AAAD2BE755408E8B87ACA916EE7772"/>
    <w:rsid w:val="006B009A"/>
  </w:style>
  <w:style w:type="paragraph" w:customStyle="1" w:styleId="AD3E665F721149B5A367A24533D2037C">
    <w:name w:val="AD3E665F721149B5A367A24533D2037C"/>
    <w:rsid w:val="006B009A"/>
  </w:style>
  <w:style w:type="paragraph" w:customStyle="1" w:styleId="12014EA92EF54083B0CE14AEF02A967D">
    <w:name w:val="12014EA92EF54083B0CE14AEF02A967D"/>
    <w:rsid w:val="006B009A"/>
  </w:style>
  <w:style w:type="paragraph" w:customStyle="1" w:styleId="10BAD58FD565441B80B7796CB169E6B0">
    <w:name w:val="10BAD58FD565441B80B7796CB169E6B0"/>
    <w:rsid w:val="006B009A"/>
  </w:style>
  <w:style w:type="paragraph" w:customStyle="1" w:styleId="EB8DA2A421524C39AAEB751E518B80D5">
    <w:name w:val="EB8DA2A421524C39AAEB751E518B80D5"/>
    <w:rsid w:val="006B009A"/>
  </w:style>
  <w:style w:type="paragraph" w:customStyle="1" w:styleId="2BBBC72FFFF341588E142A0A85D407E5">
    <w:name w:val="2BBBC72FFFF341588E142A0A85D407E5"/>
    <w:rsid w:val="006B009A"/>
  </w:style>
  <w:style w:type="paragraph" w:customStyle="1" w:styleId="47EEF3A800084947BFD1EE0A2533CEFA">
    <w:name w:val="47EEF3A800084947BFD1EE0A2533CEFA"/>
    <w:rsid w:val="006B009A"/>
  </w:style>
  <w:style w:type="paragraph" w:customStyle="1" w:styleId="074E474FABB54CFF9BC66B717856748E">
    <w:name w:val="074E474FABB54CFF9BC66B717856748E"/>
    <w:rsid w:val="006B009A"/>
  </w:style>
  <w:style w:type="paragraph" w:customStyle="1" w:styleId="4DD4751F792B43D3B21FDAFBEBAE90D2">
    <w:name w:val="4DD4751F792B43D3B21FDAFBEBAE90D2"/>
    <w:rsid w:val="006B009A"/>
  </w:style>
  <w:style w:type="paragraph" w:customStyle="1" w:styleId="A09A86B310EB4B60AD2A85EC6C1BEB8E">
    <w:name w:val="A09A86B310EB4B60AD2A85EC6C1BEB8E"/>
    <w:rsid w:val="006B009A"/>
  </w:style>
  <w:style w:type="paragraph" w:customStyle="1" w:styleId="191CFB563E064A11AF13833D1B1EF733">
    <w:name w:val="191CFB563E064A11AF13833D1B1EF733"/>
    <w:rsid w:val="006B009A"/>
  </w:style>
  <w:style w:type="paragraph" w:customStyle="1" w:styleId="B31100AB9E144927B5AB86FC96BFFAD2">
    <w:name w:val="B31100AB9E144927B5AB86FC96BFFAD2"/>
    <w:rsid w:val="006B009A"/>
  </w:style>
  <w:style w:type="paragraph" w:customStyle="1" w:styleId="05C56F45474F4801B1A0F39ABF5A7CA3">
    <w:name w:val="05C56F45474F4801B1A0F39ABF5A7CA3"/>
    <w:rsid w:val="006B009A"/>
  </w:style>
  <w:style w:type="paragraph" w:customStyle="1" w:styleId="D79BCA17409149239E29B383D46341AD">
    <w:name w:val="D79BCA17409149239E29B383D46341AD"/>
    <w:rsid w:val="006B009A"/>
  </w:style>
  <w:style w:type="paragraph" w:customStyle="1" w:styleId="9DBC82FF683D4AEBB4FE87C903F99E5D">
    <w:name w:val="9DBC82FF683D4AEBB4FE87C903F99E5D"/>
    <w:rsid w:val="006B009A"/>
  </w:style>
  <w:style w:type="paragraph" w:customStyle="1" w:styleId="23732C779B7B4559A91A5BF082BC6DA9">
    <w:name w:val="23732C779B7B4559A91A5BF082BC6DA9"/>
    <w:rsid w:val="006B009A"/>
  </w:style>
  <w:style w:type="paragraph" w:customStyle="1" w:styleId="F2D3D6D1DDE94C2ABCF868D9C6A29F7B">
    <w:name w:val="F2D3D6D1DDE94C2ABCF868D9C6A29F7B"/>
    <w:rsid w:val="006B009A"/>
  </w:style>
  <w:style w:type="paragraph" w:customStyle="1" w:styleId="98505AA92E6F410383DC74472779C440">
    <w:name w:val="98505AA92E6F410383DC74472779C440"/>
    <w:rsid w:val="006B009A"/>
  </w:style>
  <w:style w:type="paragraph" w:customStyle="1" w:styleId="88F8A8BDC38C408DBBDAFF88D2BAE11A">
    <w:name w:val="88F8A8BDC38C408DBBDAFF88D2BAE11A"/>
    <w:rsid w:val="006B009A"/>
  </w:style>
  <w:style w:type="paragraph" w:customStyle="1" w:styleId="2F5BC8E7DDAA4F2DB861A698FF5A0778">
    <w:name w:val="2F5BC8E7DDAA4F2DB861A698FF5A0778"/>
    <w:rsid w:val="006B009A"/>
  </w:style>
  <w:style w:type="paragraph" w:customStyle="1" w:styleId="22CFBBD3C61C4EF1962FB6F052779DEB">
    <w:name w:val="22CFBBD3C61C4EF1962FB6F052779DEB"/>
    <w:rsid w:val="006B009A"/>
  </w:style>
  <w:style w:type="paragraph" w:customStyle="1" w:styleId="F91EF7DED3C04019BE86051C84C01182">
    <w:name w:val="F91EF7DED3C04019BE86051C84C01182"/>
    <w:rsid w:val="006B009A"/>
  </w:style>
  <w:style w:type="paragraph" w:customStyle="1" w:styleId="B6F55084C51344C2B84E0869D0B382BA">
    <w:name w:val="B6F55084C51344C2B84E0869D0B382BA"/>
    <w:rsid w:val="006B009A"/>
  </w:style>
  <w:style w:type="paragraph" w:customStyle="1" w:styleId="C21FDE9F84EE4F159695753082E3BA68">
    <w:name w:val="C21FDE9F84EE4F159695753082E3BA68"/>
    <w:rsid w:val="006B009A"/>
  </w:style>
  <w:style w:type="paragraph" w:customStyle="1" w:styleId="9B9DC8B2AD1C4DEBAE2C4D3630024854">
    <w:name w:val="9B9DC8B2AD1C4DEBAE2C4D3630024854"/>
    <w:rsid w:val="006B009A"/>
  </w:style>
  <w:style w:type="paragraph" w:customStyle="1" w:styleId="37171766D1EB174683E989155C6E47FC">
    <w:name w:val="37171766D1EB174683E989155C6E47FC"/>
    <w:rsid w:val="00092546"/>
    <w:rPr>
      <w:lang w:val="en-GB" w:eastAsia="en-GB"/>
    </w:rPr>
  </w:style>
  <w:style w:type="paragraph" w:customStyle="1" w:styleId="F9B69B0FD95C794FBCA6B3B2BBEB5566">
    <w:name w:val="F9B69B0FD95C794FBCA6B3B2BBEB5566"/>
    <w:rsid w:val="00C20294"/>
    <w:rPr>
      <w:lang w:val="en-GB" w:eastAsia="en-GB"/>
    </w:rPr>
  </w:style>
  <w:style w:type="paragraph" w:customStyle="1" w:styleId="0E645C61DA7B2A48AFCE3446970CA550">
    <w:name w:val="0E645C61DA7B2A48AFCE3446970CA550"/>
    <w:rsid w:val="00C20294"/>
    <w:rPr>
      <w:lang w:val="en-GB" w:eastAsia="en-GB"/>
    </w:rPr>
  </w:style>
  <w:style w:type="paragraph" w:customStyle="1" w:styleId="FEE28A618887D945A2ED3C0DD786DCBD">
    <w:name w:val="FEE28A618887D945A2ED3C0DD786DCBD"/>
    <w:rsid w:val="00C20294"/>
    <w:rPr>
      <w:lang w:val="en-GB" w:eastAsia="en-GB"/>
    </w:rPr>
  </w:style>
  <w:style w:type="paragraph" w:customStyle="1" w:styleId="0512E7B35F30CC49AF7F065BBBCCA43D">
    <w:name w:val="0512E7B35F30CC49AF7F065BBBCCA43D"/>
    <w:rsid w:val="00C20294"/>
    <w:rPr>
      <w:lang w:val="en-GB" w:eastAsia="en-GB"/>
    </w:rPr>
  </w:style>
  <w:style w:type="paragraph" w:customStyle="1" w:styleId="B6C242008E1A1E44BBFF4BA174619192">
    <w:name w:val="B6C242008E1A1E44BBFF4BA174619192"/>
    <w:rsid w:val="00C20294"/>
    <w:rPr>
      <w:lang w:val="en-GB" w:eastAsia="en-GB"/>
    </w:rPr>
  </w:style>
  <w:style w:type="paragraph" w:customStyle="1" w:styleId="C3703D7D654F4543A06FE89C56C5C363">
    <w:name w:val="C3703D7D654F4543A06FE89C56C5C363"/>
    <w:rsid w:val="00C20294"/>
    <w:rPr>
      <w:lang w:val="en-GB" w:eastAsia="en-GB"/>
    </w:rPr>
  </w:style>
  <w:style w:type="paragraph" w:customStyle="1" w:styleId="3ACDE0A9D2BCF04BBF64570BB1360E2B">
    <w:name w:val="3ACDE0A9D2BCF04BBF64570BB1360E2B"/>
    <w:rsid w:val="00C20294"/>
    <w:rPr>
      <w:lang w:val="en-GB" w:eastAsia="en-GB"/>
    </w:rPr>
  </w:style>
  <w:style w:type="paragraph" w:customStyle="1" w:styleId="8E05BF17274433458137D76DD6D5DD94">
    <w:name w:val="8E05BF17274433458137D76DD6D5DD94"/>
    <w:rsid w:val="00C20294"/>
    <w:rPr>
      <w:lang w:val="en-GB" w:eastAsia="en-GB"/>
    </w:rPr>
  </w:style>
  <w:style w:type="paragraph" w:customStyle="1" w:styleId="F50FB8B9D0F2EB4F8BD4CB8D33EEFB20">
    <w:name w:val="F50FB8B9D0F2EB4F8BD4CB8D33EEFB20"/>
    <w:rsid w:val="00C20294"/>
    <w:rPr>
      <w:lang w:val="en-GB" w:eastAsia="en-GB"/>
    </w:rPr>
  </w:style>
  <w:style w:type="paragraph" w:customStyle="1" w:styleId="750A83DD659C3043B49320A90A270742">
    <w:name w:val="750A83DD659C3043B49320A90A270742"/>
    <w:rsid w:val="00C20294"/>
    <w:rPr>
      <w:lang w:val="en-GB" w:eastAsia="en-GB"/>
    </w:rPr>
  </w:style>
  <w:style w:type="paragraph" w:customStyle="1" w:styleId="D84A0E661D7C0444B8BEFC7E02EA0582">
    <w:name w:val="D84A0E661D7C0444B8BEFC7E02EA0582"/>
    <w:rsid w:val="00C20294"/>
    <w:rPr>
      <w:lang w:val="en-GB" w:eastAsia="en-GB"/>
    </w:rPr>
  </w:style>
  <w:style w:type="paragraph" w:customStyle="1" w:styleId="DC7D0C2B75CCD04B9B76FB5B3CEF7139">
    <w:name w:val="DC7D0C2B75CCD04B9B76FB5B3CEF7139"/>
    <w:rsid w:val="00C20294"/>
    <w:rPr>
      <w:lang w:val="en-GB" w:eastAsia="en-GB"/>
    </w:rPr>
  </w:style>
  <w:style w:type="paragraph" w:customStyle="1" w:styleId="E3868AB2FA0DEC4A8A0204BC7CEE29B4">
    <w:name w:val="E3868AB2FA0DEC4A8A0204BC7CEE29B4"/>
    <w:rsid w:val="00C20294"/>
    <w:rPr>
      <w:lang w:val="en-GB" w:eastAsia="en-GB"/>
    </w:rPr>
  </w:style>
  <w:style w:type="paragraph" w:customStyle="1" w:styleId="C7D7BA5839225341AEFD7F913FC8B5C7">
    <w:name w:val="C7D7BA5839225341AEFD7F913FC8B5C7"/>
    <w:rsid w:val="00C20294"/>
    <w:rPr>
      <w:lang w:val="en-GB" w:eastAsia="en-GB"/>
    </w:rPr>
  </w:style>
  <w:style w:type="paragraph" w:customStyle="1" w:styleId="882CCA74A04E1B479FA22AC689C015DB">
    <w:name w:val="882CCA74A04E1B479FA22AC689C015DB"/>
    <w:rsid w:val="00C20294"/>
    <w:rPr>
      <w:lang w:val="en-GB" w:eastAsia="en-GB"/>
    </w:rPr>
  </w:style>
  <w:style w:type="paragraph" w:customStyle="1" w:styleId="90F9FE722B257C45B82A301B7C5E9923">
    <w:name w:val="90F9FE722B257C45B82A301B7C5E9923"/>
    <w:rsid w:val="00C20294"/>
    <w:rPr>
      <w:lang w:val="en-GB" w:eastAsia="en-GB"/>
    </w:rPr>
  </w:style>
  <w:style w:type="paragraph" w:customStyle="1" w:styleId="752F41C94FD4C94DA55957B730EF5536">
    <w:name w:val="752F41C94FD4C94DA55957B730EF5536"/>
    <w:rsid w:val="00C20294"/>
    <w:rPr>
      <w:lang w:val="en-GB" w:eastAsia="en-GB"/>
    </w:rPr>
  </w:style>
  <w:style w:type="paragraph" w:customStyle="1" w:styleId="377020170BF97D4589B0590CFB5E64F6">
    <w:name w:val="377020170BF97D4589B0590CFB5E64F6"/>
    <w:rsid w:val="00C20294"/>
    <w:rPr>
      <w:lang w:val="en-GB" w:eastAsia="en-GB"/>
    </w:rPr>
  </w:style>
  <w:style w:type="paragraph" w:customStyle="1" w:styleId="41FB3DD6EBFF804A8A67EF5B705FEAF1">
    <w:name w:val="41FB3DD6EBFF804A8A67EF5B705FEAF1"/>
    <w:rsid w:val="00C20294"/>
    <w:rPr>
      <w:lang w:val="en-GB" w:eastAsia="en-GB"/>
    </w:rPr>
  </w:style>
  <w:style w:type="paragraph" w:customStyle="1" w:styleId="BED660F1BC0E1148BE654AD6D17B2ECD">
    <w:name w:val="BED660F1BC0E1148BE654AD6D17B2ECD"/>
    <w:rsid w:val="00C20294"/>
    <w:rPr>
      <w:lang w:val="en-GB" w:eastAsia="en-GB"/>
    </w:rPr>
  </w:style>
  <w:style w:type="paragraph" w:customStyle="1" w:styleId="8B7A3A06539F744B96C2C8BE0CDB13EF">
    <w:name w:val="8B7A3A06539F744B96C2C8BE0CDB13EF"/>
    <w:rsid w:val="00C20294"/>
    <w:rPr>
      <w:lang w:val="en-GB" w:eastAsia="en-GB"/>
    </w:rPr>
  </w:style>
  <w:style w:type="paragraph" w:customStyle="1" w:styleId="98E4F3A240A51F439F02E22C51C90EF8">
    <w:name w:val="98E4F3A240A51F439F02E22C51C90EF8"/>
    <w:rsid w:val="00C20294"/>
    <w:rPr>
      <w:lang w:val="en-GB" w:eastAsia="en-GB"/>
    </w:rPr>
  </w:style>
  <w:style w:type="paragraph" w:customStyle="1" w:styleId="F97152AF3B2B2D4D8F983CD1C7AC557C">
    <w:name w:val="F97152AF3B2B2D4D8F983CD1C7AC557C"/>
    <w:rsid w:val="00C20294"/>
    <w:rPr>
      <w:lang w:val="en-GB" w:eastAsia="en-GB"/>
    </w:rPr>
  </w:style>
  <w:style w:type="paragraph" w:customStyle="1" w:styleId="9FF01AAB2ADD154284A5C0E3E447EEA2">
    <w:name w:val="9FF01AAB2ADD154284A5C0E3E447EEA2"/>
    <w:rsid w:val="00C20294"/>
    <w:rPr>
      <w:lang w:val="en-GB" w:eastAsia="en-GB"/>
    </w:rPr>
  </w:style>
  <w:style w:type="paragraph" w:customStyle="1" w:styleId="D6B88611C1115844ACEF3768C6209E49">
    <w:name w:val="D6B88611C1115844ACEF3768C6209E49"/>
    <w:rsid w:val="00C20294"/>
    <w:rPr>
      <w:lang w:val="en-GB" w:eastAsia="en-GB"/>
    </w:rPr>
  </w:style>
  <w:style w:type="paragraph" w:customStyle="1" w:styleId="C6AEDCE974A47A4F86AA955B625800D2">
    <w:name w:val="C6AEDCE974A47A4F86AA955B625800D2"/>
    <w:rsid w:val="00C20294"/>
    <w:rPr>
      <w:lang w:val="en-GB" w:eastAsia="en-GB"/>
    </w:rPr>
  </w:style>
  <w:style w:type="paragraph" w:customStyle="1" w:styleId="E5B776B07BFD734EA05115AE484813AC">
    <w:name w:val="E5B776B07BFD734EA05115AE484813AC"/>
    <w:rsid w:val="00464205"/>
    <w:rPr>
      <w:lang w:val="en-GB" w:eastAsia="en-GB"/>
    </w:rPr>
  </w:style>
  <w:style w:type="paragraph" w:customStyle="1" w:styleId="DB8FBD5E51FC55419DDE301E61096F0C">
    <w:name w:val="DB8FBD5E51FC55419DDE301E61096F0C"/>
    <w:rsid w:val="00464205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 2025 template EATA handbook forms.dotx</Template>
  <TotalTime>127</TotalTime>
  <Pages>3</Pages>
  <Words>831</Words>
  <Characters>4740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91</cp:revision>
  <dcterms:created xsi:type="dcterms:W3CDTF">2025-01-20T16:54:00Z</dcterms:created>
  <dcterms:modified xsi:type="dcterms:W3CDTF">2025-04-20T12:34:00Z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